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Privata Impresa U</w:t>
      </w:r>
      <w:r w:rsidRPr="00E40730">
        <w:rPr>
          <w:rFonts w:ascii="Times New Roman" w:hAnsi="Times New Roman"/>
          <w:sz w:val="28"/>
          <w:szCs w:val="28"/>
          <w:lang w:val="en-US"/>
        </w:rPr>
        <w:t>nitaria</w:t>
      </w:r>
      <w:r>
        <w:rPr>
          <w:rFonts w:ascii="Times New Roman" w:hAnsi="Times New Roman"/>
          <w:sz w:val="28"/>
          <w:szCs w:val="28"/>
          <w:lang w:val="en-US"/>
        </w:rPr>
        <w:t xml:space="preserve"> “Inspetsstroi”</w:t>
      </w:r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Nabereznaia str., 1 Svislach Pukhovichy area</w:t>
      </w:r>
      <w:r w:rsidRPr="00E40730">
        <w:rPr>
          <w:rFonts w:ascii="Times New Roman" w:hAnsi="Times New Roman"/>
          <w:sz w:val="28"/>
          <w:szCs w:val="28"/>
          <w:lang w:val="en-US"/>
        </w:rPr>
        <w:t xml:space="preserve">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  <w:lang w:val="en-US"/>
          </w:rPr>
          <w:t>Minsk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 region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Belarus</w:t>
          </w:r>
        </w:smartTag>
      </w:smartTag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Tel\fax 00375 172 96 53 71</w:t>
      </w:r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Cell. 00375 296870005</w:t>
      </w:r>
      <w:r>
        <w:rPr>
          <w:rFonts w:ascii="Times New Roman" w:hAnsi="Times New Roman"/>
          <w:sz w:val="28"/>
          <w:szCs w:val="28"/>
        </w:rPr>
        <w:t>; 00375 296930313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e-</w:t>
      </w:r>
      <w:r w:rsidRPr="009C072E">
        <w:rPr>
          <w:rFonts w:ascii="Times New Roman" w:hAnsi="Times New Roman"/>
          <w:sz w:val="28"/>
          <w:szCs w:val="28"/>
        </w:rPr>
        <w:t>м</w:t>
      </w:r>
      <w:r w:rsidRPr="009A4F84">
        <w:rPr>
          <w:rFonts w:ascii="Times New Roman" w:hAnsi="Times New Roman"/>
          <w:sz w:val="28"/>
          <w:szCs w:val="28"/>
          <w:lang w:val="fr-FR"/>
        </w:rPr>
        <w:t>ail: lenta 911@rambler.ru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Gentili signore e signori!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La nostra azienda produce e offre vari tipi di imballaggi da impiallacciatura di pioppo e da impiallacciatura di betulla: cestini e ciotole per i funghi, bacche, verdure e frutta, noci e altri alimentari.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I nostri prodotti sono di alta qualità, realizzata in legno naturale (betulla e pioppo), crescuto nella regione ecologicamente pulita della Bielorussia, non contiene alcune impurità nocive e sostanze attive chimiche. Colore bianco o crema. Il vantaggio del nostro prodotto - è naturale al 100% e la purezza ecologica. I nostril prodotti sono soggetti a severi controlli di qualità e soddisfano tutti gli standard di qualità europei. Conservazione dei prodotti nei nostri cestini non porta a inquinamento e contribuisce ad una migliore sicurezza dei prodotti immessi. Dato che usiamo la tecnologia moderna per la produzione i nostri prodotti non contengono resine di legno, che possono influenzare negativamente sul sapore del cibo.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 xml:space="preserve">Fascia di prezzo è sufficientemente democratica e bassa, destinata ad uso di massa, anche se è fatto a mano. Con la eliminazione non è un problema, è possibile bruciare e ottenere più energia e fertilizzanti in forma di ceneri, oppure  si decompone rapidamente allo status biologico. </w:t>
      </w:r>
      <w:r w:rsidRPr="00666096">
        <w:rPr>
          <w:rFonts w:ascii="Times New Roman" w:hAnsi="Times New Roman"/>
          <w:sz w:val="28"/>
          <w:szCs w:val="28"/>
          <w:lang w:val="en-US"/>
        </w:rPr>
        <w:t>Realizzata in fresco spessore sfogli</w:t>
      </w:r>
      <w:r>
        <w:rPr>
          <w:rFonts w:ascii="Times New Roman" w:hAnsi="Times New Roman"/>
          <w:sz w:val="28"/>
          <w:szCs w:val="28"/>
          <w:lang w:val="en-US"/>
        </w:rPr>
        <w:t>ato di 1-</w:t>
      </w:r>
      <w:smartTag w:uri="urn:schemas-microsoft-com:office:smarttags" w:element="metricconverter">
        <w:smartTagPr>
          <w:attr w:name="ProductID" w:val="2 mm"/>
        </w:smartTagPr>
        <w:r>
          <w:rPr>
            <w:rFonts w:ascii="Times New Roman" w:hAnsi="Times New Roman"/>
            <w:sz w:val="28"/>
            <w:szCs w:val="28"/>
            <w:lang w:val="en-US"/>
          </w:rPr>
          <w:t>2 mm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., </w:t>
      </w:r>
      <w:r w:rsidRPr="00666096">
        <w:rPr>
          <w:rFonts w:ascii="Times New Roman" w:hAnsi="Times New Roman"/>
          <w:sz w:val="28"/>
          <w:szCs w:val="28"/>
          <w:lang w:val="en-US"/>
        </w:rPr>
        <w:t>second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666096">
        <w:rPr>
          <w:rFonts w:ascii="Times New Roman" w:hAnsi="Times New Roman"/>
          <w:sz w:val="28"/>
          <w:szCs w:val="28"/>
          <w:lang w:val="en-US"/>
        </w:rPr>
        <w:t xml:space="preserve"> dello scopo di utilizzo di cestelli.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4F84">
        <w:rPr>
          <w:rFonts w:ascii="Times New Roman" w:hAnsi="Times New Roman"/>
          <w:sz w:val="28"/>
          <w:szCs w:val="28"/>
          <w:lang w:val="fr-FR"/>
        </w:rPr>
        <w:t>Codice di nomenclatura delle merci e 4602199.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Facciamo vassoi e cestini in base alle dimensioni richieste dal cliente specifico e siamo interessati a stabilire rapporti commerciali diretti con i nostri partner.</w:t>
      </w:r>
    </w:p>
    <w:p w:rsidR="007C1E6B" w:rsidRPr="00666096" w:rsidRDefault="007C1E6B" w:rsidP="00666096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 xml:space="preserve">Pertanto, i prezzi, date, quantità, termini di consegna vengono determinate individualmente in base alle trattative commerciali in ogni caso. Approccio individuale ad ogni cliente ci permette di trovare i sistemi più efficaci di cooperazione. Non stiamo cercando di fare uno - due affare redditizio, non tenendo conto degli interessi dei nostri partner. Il nostro obiettivo - cooperazione a lungo termine e reciprocamente vantaggiosa. </w:t>
      </w:r>
      <w:r w:rsidRPr="00666096">
        <w:rPr>
          <w:rFonts w:ascii="Times New Roman" w:hAnsi="Times New Roman"/>
          <w:sz w:val="28"/>
          <w:szCs w:val="28"/>
          <w:lang w:val="en-US"/>
        </w:rPr>
        <w:t>Grazie al nostro approccio al lavoro noi abbiamo raggiunto il successo e speriamo di sviluppare questo successo in futuro.</w:t>
      </w:r>
    </w:p>
    <w:p w:rsidR="007C1E6B" w:rsidRPr="009A4F84" w:rsidRDefault="007C1E6B" w:rsidP="00666096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>Se diventate un nostro cliente permanente, sarete in grado di contare su condizioni più favorevoli di acquisto dei nostri prodotti, sconti aggiuntivi o condizioni preferenziali di pagamento.</w:t>
      </w:r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</w:rPr>
      </w:pPr>
      <w:r w:rsidRPr="009A4F84">
        <w:rPr>
          <w:rFonts w:ascii="Times New Roman" w:hAnsi="Times New Roman"/>
          <w:sz w:val="28"/>
          <w:szCs w:val="28"/>
          <w:lang w:val="fr-FR"/>
        </w:rPr>
        <w:t xml:space="preserve">La nostra azienda invita tutte le organizzazioni interessate alla cooperazione a lungo termine e reciprocamente vantaggiosa. </w:t>
      </w:r>
      <w:r w:rsidRPr="00666096">
        <w:rPr>
          <w:rFonts w:ascii="Times New Roman" w:hAnsi="Times New Roman"/>
          <w:sz w:val="28"/>
          <w:szCs w:val="28"/>
          <w:lang w:val="en-US"/>
        </w:rPr>
        <w:t>Siamo lieti di avervi come clienti della nostra azienda.</w:t>
      </w:r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</w:rPr>
      </w:pPr>
    </w:p>
    <w:p w:rsidR="007C1E6B" w:rsidRDefault="007C1E6B" w:rsidP="00666096">
      <w:pPr>
        <w:spacing w:after="0"/>
        <w:rPr>
          <w:rFonts w:ascii="Times New Roman" w:hAnsi="Times New Roman"/>
          <w:sz w:val="28"/>
          <w:szCs w:val="28"/>
        </w:rPr>
      </w:pPr>
    </w:p>
    <w:p w:rsidR="007C1E6B" w:rsidRPr="002722B4" w:rsidRDefault="007C1E6B" w:rsidP="00666096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Direttore</w:t>
      </w:r>
    </w:p>
    <w:sectPr w:rsidR="007C1E6B" w:rsidRPr="002722B4" w:rsidSect="00A07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D12"/>
    <w:rsid w:val="00000D17"/>
    <w:rsid w:val="000036B8"/>
    <w:rsid w:val="00003AC6"/>
    <w:rsid w:val="00003D11"/>
    <w:rsid w:val="0000564C"/>
    <w:rsid w:val="0000680D"/>
    <w:rsid w:val="000074DB"/>
    <w:rsid w:val="00007984"/>
    <w:rsid w:val="000105E0"/>
    <w:rsid w:val="00010E13"/>
    <w:rsid w:val="00011084"/>
    <w:rsid w:val="000111CF"/>
    <w:rsid w:val="00011D0E"/>
    <w:rsid w:val="00011F8F"/>
    <w:rsid w:val="000124FA"/>
    <w:rsid w:val="000128EA"/>
    <w:rsid w:val="00012C32"/>
    <w:rsid w:val="000135D9"/>
    <w:rsid w:val="0001388E"/>
    <w:rsid w:val="00015990"/>
    <w:rsid w:val="00016C42"/>
    <w:rsid w:val="00017356"/>
    <w:rsid w:val="00021072"/>
    <w:rsid w:val="00022F13"/>
    <w:rsid w:val="0002300D"/>
    <w:rsid w:val="00023351"/>
    <w:rsid w:val="00023F41"/>
    <w:rsid w:val="00024360"/>
    <w:rsid w:val="00025A3D"/>
    <w:rsid w:val="00026764"/>
    <w:rsid w:val="00026D99"/>
    <w:rsid w:val="0002709E"/>
    <w:rsid w:val="0002714D"/>
    <w:rsid w:val="00027C90"/>
    <w:rsid w:val="00031241"/>
    <w:rsid w:val="000324CA"/>
    <w:rsid w:val="00032A8E"/>
    <w:rsid w:val="00032DFE"/>
    <w:rsid w:val="00033646"/>
    <w:rsid w:val="00033DD2"/>
    <w:rsid w:val="00034064"/>
    <w:rsid w:val="00034FE3"/>
    <w:rsid w:val="00035CDC"/>
    <w:rsid w:val="00037D24"/>
    <w:rsid w:val="0004226B"/>
    <w:rsid w:val="00044375"/>
    <w:rsid w:val="00044DF3"/>
    <w:rsid w:val="00045CBC"/>
    <w:rsid w:val="0004616C"/>
    <w:rsid w:val="000466B3"/>
    <w:rsid w:val="000507D4"/>
    <w:rsid w:val="00051051"/>
    <w:rsid w:val="00051AA9"/>
    <w:rsid w:val="000541F5"/>
    <w:rsid w:val="00054AF2"/>
    <w:rsid w:val="00055BC0"/>
    <w:rsid w:val="00055ED7"/>
    <w:rsid w:val="00057ECD"/>
    <w:rsid w:val="000613AD"/>
    <w:rsid w:val="00062074"/>
    <w:rsid w:val="00064990"/>
    <w:rsid w:val="00064E6F"/>
    <w:rsid w:val="00065393"/>
    <w:rsid w:val="00065884"/>
    <w:rsid w:val="00065C75"/>
    <w:rsid w:val="00070D27"/>
    <w:rsid w:val="00071FC7"/>
    <w:rsid w:val="00072500"/>
    <w:rsid w:val="000731CB"/>
    <w:rsid w:val="0007340E"/>
    <w:rsid w:val="00073D14"/>
    <w:rsid w:val="0007404F"/>
    <w:rsid w:val="000746FD"/>
    <w:rsid w:val="00075AEE"/>
    <w:rsid w:val="00075F00"/>
    <w:rsid w:val="00076CEA"/>
    <w:rsid w:val="00076D5D"/>
    <w:rsid w:val="000773EC"/>
    <w:rsid w:val="00080D5D"/>
    <w:rsid w:val="000838E7"/>
    <w:rsid w:val="00085C43"/>
    <w:rsid w:val="0008622E"/>
    <w:rsid w:val="000871AC"/>
    <w:rsid w:val="0009232C"/>
    <w:rsid w:val="000947DF"/>
    <w:rsid w:val="000955C4"/>
    <w:rsid w:val="0009582A"/>
    <w:rsid w:val="00095E0F"/>
    <w:rsid w:val="00095E97"/>
    <w:rsid w:val="00096596"/>
    <w:rsid w:val="0009686D"/>
    <w:rsid w:val="00097AB3"/>
    <w:rsid w:val="000A1C14"/>
    <w:rsid w:val="000A200E"/>
    <w:rsid w:val="000A55D8"/>
    <w:rsid w:val="000A5EEE"/>
    <w:rsid w:val="000A773B"/>
    <w:rsid w:val="000A796F"/>
    <w:rsid w:val="000B0E0E"/>
    <w:rsid w:val="000B21A7"/>
    <w:rsid w:val="000B2A2A"/>
    <w:rsid w:val="000B2FC7"/>
    <w:rsid w:val="000B3004"/>
    <w:rsid w:val="000B3185"/>
    <w:rsid w:val="000B35B4"/>
    <w:rsid w:val="000B4B43"/>
    <w:rsid w:val="000B5366"/>
    <w:rsid w:val="000B68C1"/>
    <w:rsid w:val="000B6D4D"/>
    <w:rsid w:val="000B7FC5"/>
    <w:rsid w:val="000C0940"/>
    <w:rsid w:val="000C0BF3"/>
    <w:rsid w:val="000C1D33"/>
    <w:rsid w:val="000C2360"/>
    <w:rsid w:val="000C3263"/>
    <w:rsid w:val="000C455D"/>
    <w:rsid w:val="000C4D67"/>
    <w:rsid w:val="000C5775"/>
    <w:rsid w:val="000C5E61"/>
    <w:rsid w:val="000C78EE"/>
    <w:rsid w:val="000D07EF"/>
    <w:rsid w:val="000D1D16"/>
    <w:rsid w:val="000D2254"/>
    <w:rsid w:val="000D5627"/>
    <w:rsid w:val="000D5BE4"/>
    <w:rsid w:val="000D5CA7"/>
    <w:rsid w:val="000D6B86"/>
    <w:rsid w:val="000D7361"/>
    <w:rsid w:val="000E0291"/>
    <w:rsid w:val="000E1357"/>
    <w:rsid w:val="000E26DD"/>
    <w:rsid w:val="000E2916"/>
    <w:rsid w:val="000E499C"/>
    <w:rsid w:val="000E5C68"/>
    <w:rsid w:val="000E6FD8"/>
    <w:rsid w:val="000E7733"/>
    <w:rsid w:val="000F0403"/>
    <w:rsid w:val="000F062B"/>
    <w:rsid w:val="000F0B5E"/>
    <w:rsid w:val="000F13A9"/>
    <w:rsid w:val="000F22CC"/>
    <w:rsid w:val="000F4062"/>
    <w:rsid w:val="000F4317"/>
    <w:rsid w:val="000F60BC"/>
    <w:rsid w:val="000F744B"/>
    <w:rsid w:val="000F74B6"/>
    <w:rsid w:val="00100E3A"/>
    <w:rsid w:val="0010155E"/>
    <w:rsid w:val="00101986"/>
    <w:rsid w:val="00101F43"/>
    <w:rsid w:val="001028BC"/>
    <w:rsid w:val="001029F8"/>
    <w:rsid w:val="0010360D"/>
    <w:rsid w:val="00103BAE"/>
    <w:rsid w:val="0010727E"/>
    <w:rsid w:val="00110306"/>
    <w:rsid w:val="0011107B"/>
    <w:rsid w:val="0011108B"/>
    <w:rsid w:val="00111895"/>
    <w:rsid w:val="00112778"/>
    <w:rsid w:val="00112E8B"/>
    <w:rsid w:val="00113530"/>
    <w:rsid w:val="00113C48"/>
    <w:rsid w:val="0011447B"/>
    <w:rsid w:val="00114D13"/>
    <w:rsid w:val="00115FF5"/>
    <w:rsid w:val="00116FBC"/>
    <w:rsid w:val="00117D5E"/>
    <w:rsid w:val="0012004A"/>
    <w:rsid w:val="00121348"/>
    <w:rsid w:val="001214E3"/>
    <w:rsid w:val="00121F99"/>
    <w:rsid w:val="00122130"/>
    <w:rsid w:val="001224FF"/>
    <w:rsid w:val="001246AE"/>
    <w:rsid w:val="001247DB"/>
    <w:rsid w:val="00125416"/>
    <w:rsid w:val="0012612B"/>
    <w:rsid w:val="00126333"/>
    <w:rsid w:val="001271D4"/>
    <w:rsid w:val="001300F4"/>
    <w:rsid w:val="0013095D"/>
    <w:rsid w:val="00130F0F"/>
    <w:rsid w:val="001318D4"/>
    <w:rsid w:val="00131C0A"/>
    <w:rsid w:val="00131F8E"/>
    <w:rsid w:val="00132AD4"/>
    <w:rsid w:val="00133697"/>
    <w:rsid w:val="00133BA7"/>
    <w:rsid w:val="00133F04"/>
    <w:rsid w:val="0013523F"/>
    <w:rsid w:val="001378D0"/>
    <w:rsid w:val="00141887"/>
    <w:rsid w:val="001418B2"/>
    <w:rsid w:val="0014252C"/>
    <w:rsid w:val="001427E4"/>
    <w:rsid w:val="00143521"/>
    <w:rsid w:val="0014354A"/>
    <w:rsid w:val="00143F2F"/>
    <w:rsid w:val="0014524E"/>
    <w:rsid w:val="00145480"/>
    <w:rsid w:val="00145980"/>
    <w:rsid w:val="00145BC1"/>
    <w:rsid w:val="0014715A"/>
    <w:rsid w:val="00151728"/>
    <w:rsid w:val="0015212F"/>
    <w:rsid w:val="0015255F"/>
    <w:rsid w:val="00153FB9"/>
    <w:rsid w:val="001540CE"/>
    <w:rsid w:val="00154719"/>
    <w:rsid w:val="00154AC8"/>
    <w:rsid w:val="00155D7F"/>
    <w:rsid w:val="00157582"/>
    <w:rsid w:val="00160BEB"/>
    <w:rsid w:val="00162610"/>
    <w:rsid w:val="00163B7E"/>
    <w:rsid w:val="00165160"/>
    <w:rsid w:val="0016572E"/>
    <w:rsid w:val="0016635C"/>
    <w:rsid w:val="00167F0C"/>
    <w:rsid w:val="001709DE"/>
    <w:rsid w:val="0017140A"/>
    <w:rsid w:val="001718D0"/>
    <w:rsid w:val="001739A6"/>
    <w:rsid w:val="0017421E"/>
    <w:rsid w:val="001755B3"/>
    <w:rsid w:val="001765A0"/>
    <w:rsid w:val="00180C26"/>
    <w:rsid w:val="00182F72"/>
    <w:rsid w:val="0018579E"/>
    <w:rsid w:val="00185C7F"/>
    <w:rsid w:val="00190249"/>
    <w:rsid w:val="00190821"/>
    <w:rsid w:val="00190C23"/>
    <w:rsid w:val="001933EB"/>
    <w:rsid w:val="00193C7A"/>
    <w:rsid w:val="001943B5"/>
    <w:rsid w:val="0019575C"/>
    <w:rsid w:val="00195F07"/>
    <w:rsid w:val="00196451"/>
    <w:rsid w:val="001A0678"/>
    <w:rsid w:val="001A15F8"/>
    <w:rsid w:val="001A172E"/>
    <w:rsid w:val="001A1882"/>
    <w:rsid w:val="001A3851"/>
    <w:rsid w:val="001A4413"/>
    <w:rsid w:val="001A4B16"/>
    <w:rsid w:val="001A52D8"/>
    <w:rsid w:val="001A6C77"/>
    <w:rsid w:val="001A794D"/>
    <w:rsid w:val="001B02BC"/>
    <w:rsid w:val="001B0822"/>
    <w:rsid w:val="001B0BEF"/>
    <w:rsid w:val="001B25C2"/>
    <w:rsid w:val="001B374F"/>
    <w:rsid w:val="001B505B"/>
    <w:rsid w:val="001B565F"/>
    <w:rsid w:val="001B57A7"/>
    <w:rsid w:val="001B6663"/>
    <w:rsid w:val="001B7536"/>
    <w:rsid w:val="001C0AF0"/>
    <w:rsid w:val="001C29A0"/>
    <w:rsid w:val="001C2FF8"/>
    <w:rsid w:val="001C524D"/>
    <w:rsid w:val="001C5FBE"/>
    <w:rsid w:val="001C6528"/>
    <w:rsid w:val="001D0E27"/>
    <w:rsid w:val="001D1971"/>
    <w:rsid w:val="001D19D0"/>
    <w:rsid w:val="001D2B2A"/>
    <w:rsid w:val="001D41C2"/>
    <w:rsid w:val="001D45AD"/>
    <w:rsid w:val="001D5F39"/>
    <w:rsid w:val="001D70FC"/>
    <w:rsid w:val="001D736D"/>
    <w:rsid w:val="001D7B85"/>
    <w:rsid w:val="001E020D"/>
    <w:rsid w:val="001E1638"/>
    <w:rsid w:val="001E3084"/>
    <w:rsid w:val="001E33F5"/>
    <w:rsid w:val="001E4B37"/>
    <w:rsid w:val="001E52A1"/>
    <w:rsid w:val="001E57F3"/>
    <w:rsid w:val="001E5AF1"/>
    <w:rsid w:val="001E5D20"/>
    <w:rsid w:val="001E6772"/>
    <w:rsid w:val="001E74DE"/>
    <w:rsid w:val="001F0CCD"/>
    <w:rsid w:val="001F2438"/>
    <w:rsid w:val="001F3C00"/>
    <w:rsid w:val="00200ADE"/>
    <w:rsid w:val="0020143D"/>
    <w:rsid w:val="00201602"/>
    <w:rsid w:val="0020274F"/>
    <w:rsid w:val="00204898"/>
    <w:rsid w:val="002056A5"/>
    <w:rsid w:val="002059C1"/>
    <w:rsid w:val="002069B6"/>
    <w:rsid w:val="00206E17"/>
    <w:rsid w:val="00207DC5"/>
    <w:rsid w:val="00210893"/>
    <w:rsid w:val="002119DD"/>
    <w:rsid w:val="00211C33"/>
    <w:rsid w:val="00211FA8"/>
    <w:rsid w:val="0021540F"/>
    <w:rsid w:val="00217937"/>
    <w:rsid w:val="0022176C"/>
    <w:rsid w:val="002217F3"/>
    <w:rsid w:val="0022195D"/>
    <w:rsid w:val="00221F65"/>
    <w:rsid w:val="0022348D"/>
    <w:rsid w:val="00224BFC"/>
    <w:rsid w:val="0022799F"/>
    <w:rsid w:val="0023135F"/>
    <w:rsid w:val="00231FF8"/>
    <w:rsid w:val="00232579"/>
    <w:rsid w:val="00233710"/>
    <w:rsid w:val="002339C2"/>
    <w:rsid w:val="0023412F"/>
    <w:rsid w:val="0023425A"/>
    <w:rsid w:val="00237D46"/>
    <w:rsid w:val="00240E73"/>
    <w:rsid w:val="002410F6"/>
    <w:rsid w:val="00241141"/>
    <w:rsid w:val="00241686"/>
    <w:rsid w:val="002434AC"/>
    <w:rsid w:val="00243EC6"/>
    <w:rsid w:val="00243EF0"/>
    <w:rsid w:val="00246FEB"/>
    <w:rsid w:val="0025119B"/>
    <w:rsid w:val="002523FF"/>
    <w:rsid w:val="00252A47"/>
    <w:rsid w:val="0025316C"/>
    <w:rsid w:val="00253ACB"/>
    <w:rsid w:val="00254311"/>
    <w:rsid w:val="00255871"/>
    <w:rsid w:val="00255E5C"/>
    <w:rsid w:val="0025684F"/>
    <w:rsid w:val="00257B3B"/>
    <w:rsid w:val="00257D0C"/>
    <w:rsid w:val="0026013A"/>
    <w:rsid w:val="00260E75"/>
    <w:rsid w:val="002617E6"/>
    <w:rsid w:val="00261982"/>
    <w:rsid w:val="00261BDB"/>
    <w:rsid w:val="00262130"/>
    <w:rsid w:val="0026622D"/>
    <w:rsid w:val="00266B5F"/>
    <w:rsid w:val="002707A8"/>
    <w:rsid w:val="00270E70"/>
    <w:rsid w:val="0027106A"/>
    <w:rsid w:val="002713B6"/>
    <w:rsid w:val="002713CC"/>
    <w:rsid w:val="002715E5"/>
    <w:rsid w:val="00271EA9"/>
    <w:rsid w:val="002722B4"/>
    <w:rsid w:val="00272688"/>
    <w:rsid w:val="002728F3"/>
    <w:rsid w:val="00273008"/>
    <w:rsid w:val="002734A6"/>
    <w:rsid w:val="0027387F"/>
    <w:rsid w:val="0027431B"/>
    <w:rsid w:val="0027520F"/>
    <w:rsid w:val="00275F04"/>
    <w:rsid w:val="002776D9"/>
    <w:rsid w:val="002800EA"/>
    <w:rsid w:val="0028067E"/>
    <w:rsid w:val="00280F13"/>
    <w:rsid w:val="002820C6"/>
    <w:rsid w:val="00282B11"/>
    <w:rsid w:val="00282B66"/>
    <w:rsid w:val="00283071"/>
    <w:rsid w:val="0028364B"/>
    <w:rsid w:val="0028403C"/>
    <w:rsid w:val="00284754"/>
    <w:rsid w:val="0028552F"/>
    <w:rsid w:val="002856C1"/>
    <w:rsid w:val="002858BB"/>
    <w:rsid w:val="00286D2C"/>
    <w:rsid w:val="00290EF6"/>
    <w:rsid w:val="0029112E"/>
    <w:rsid w:val="0029191A"/>
    <w:rsid w:val="00292A8C"/>
    <w:rsid w:val="00294822"/>
    <w:rsid w:val="00294D95"/>
    <w:rsid w:val="002961C2"/>
    <w:rsid w:val="00296408"/>
    <w:rsid w:val="0029650F"/>
    <w:rsid w:val="00297670"/>
    <w:rsid w:val="002A12A8"/>
    <w:rsid w:val="002A1AAA"/>
    <w:rsid w:val="002A1FEE"/>
    <w:rsid w:val="002A2096"/>
    <w:rsid w:val="002A4F2D"/>
    <w:rsid w:val="002A53E1"/>
    <w:rsid w:val="002A7A97"/>
    <w:rsid w:val="002B0F61"/>
    <w:rsid w:val="002B179C"/>
    <w:rsid w:val="002B3D6F"/>
    <w:rsid w:val="002C0133"/>
    <w:rsid w:val="002C067C"/>
    <w:rsid w:val="002C1061"/>
    <w:rsid w:val="002C1626"/>
    <w:rsid w:val="002C2C87"/>
    <w:rsid w:val="002C3149"/>
    <w:rsid w:val="002C4903"/>
    <w:rsid w:val="002C4ADA"/>
    <w:rsid w:val="002C4D14"/>
    <w:rsid w:val="002C59FB"/>
    <w:rsid w:val="002C5D34"/>
    <w:rsid w:val="002C7B1B"/>
    <w:rsid w:val="002C7DAA"/>
    <w:rsid w:val="002D0257"/>
    <w:rsid w:val="002D0F4E"/>
    <w:rsid w:val="002D11D1"/>
    <w:rsid w:val="002D36E9"/>
    <w:rsid w:val="002D40D9"/>
    <w:rsid w:val="002D4B71"/>
    <w:rsid w:val="002D7584"/>
    <w:rsid w:val="002D7D1D"/>
    <w:rsid w:val="002E2AE6"/>
    <w:rsid w:val="002E30CD"/>
    <w:rsid w:val="002E541E"/>
    <w:rsid w:val="002E616D"/>
    <w:rsid w:val="002E7112"/>
    <w:rsid w:val="002E799A"/>
    <w:rsid w:val="002E7A44"/>
    <w:rsid w:val="002F16EA"/>
    <w:rsid w:val="002F21DD"/>
    <w:rsid w:val="002F2A82"/>
    <w:rsid w:val="002F4C36"/>
    <w:rsid w:val="002F4FAB"/>
    <w:rsid w:val="002F546B"/>
    <w:rsid w:val="002F610D"/>
    <w:rsid w:val="002F650D"/>
    <w:rsid w:val="003041BE"/>
    <w:rsid w:val="003042B3"/>
    <w:rsid w:val="00304586"/>
    <w:rsid w:val="003061B6"/>
    <w:rsid w:val="0030688B"/>
    <w:rsid w:val="00307BDB"/>
    <w:rsid w:val="00307D03"/>
    <w:rsid w:val="00310090"/>
    <w:rsid w:val="0031035D"/>
    <w:rsid w:val="003141DC"/>
    <w:rsid w:val="00314824"/>
    <w:rsid w:val="00314AF4"/>
    <w:rsid w:val="00314C0C"/>
    <w:rsid w:val="00314D9C"/>
    <w:rsid w:val="00314DB6"/>
    <w:rsid w:val="0031574D"/>
    <w:rsid w:val="00315ADA"/>
    <w:rsid w:val="00316579"/>
    <w:rsid w:val="00316968"/>
    <w:rsid w:val="003169EC"/>
    <w:rsid w:val="00317913"/>
    <w:rsid w:val="00322656"/>
    <w:rsid w:val="003239BA"/>
    <w:rsid w:val="003251EC"/>
    <w:rsid w:val="00325596"/>
    <w:rsid w:val="003262BA"/>
    <w:rsid w:val="0032649E"/>
    <w:rsid w:val="0033054D"/>
    <w:rsid w:val="003307D1"/>
    <w:rsid w:val="00330AA1"/>
    <w:rsid w:val="00330EC9"/>
    <w:rsid w:val="0033115E"/>
    <w:rsid w:val="00332CAA"/>
    <w:rsid w:val="00333932"/>
    <w:rsid w:val="00333E31"/>
    <w:rsid w:val="00335509"/>
    <w:rsid w:val="00335DFC"/>
    <w:rsid w:val="00336F6F"/>
    <w:rsid w:val="00337525"/>
    <w:rsid w:val="00342F56"/>
    <w:rsid w:val="00343A8D"/>
    <w:rsid w:val="00344EDD"/>
    <w:rsid w:val="00345152"/>
    <w:rsid w:val="00345934"/>
    <w:rsid w:val="003465A1"/>
    <w:rsid w:val="003466FC"/>
    <w:rsid w:val="00347BB0"/>
    <w:rsid w:val="00347E5A"/>
    <w:rsid w:val="00351B81"/>
    <w:rsid w:val="00353C9D"/>
    <w:rsid w:val="00355FB4"/>
    <w:rsid w:val="00356C53"/>
    <w:rsid w:val="003613D0"/>
    <w:rsid w:val="00361EC4"/>
    <w:rsid w:val="0036328F"/>
    <w:rsid w:val="00363579"/>
    <w:rsid w:val="00366560"/>
    <w:rsid w:val="003674CE"/>
    <w:rsid w:val="00370594"/>
    <w:rsid w:val="00370A97"/>
    <w:rsid w:val="003721F3"/>
    <w:rsid w:val="003730ED"/>
    <w:rsid w:val="00373399"/>
    <w:rsid w:val="00376ACA"/>
    <w:rsid w:val="003775CE"/>
    <w:rsid w:val="00377A69"/>
    <w:rsid w:val="00377BA3"/>
    <w:rsid w:val="0038041D"/>
    <w:rsid w:val="00380635"/>
    <w:rsid w:val="00382078"/>
    <w:rsid w:val="00382D19"/>
    <w:rsid w:val="003844E3"/>
    <w:rsid w:val="00384A94"/>
    <w:rsid w:val="00384F42"/>
    <w:rsid w:val="0038578E"/>
    <w:rsid w:val="00386337"/>
    <w:rsid w:val="00386536"/>
    <w:rsid w:val="00386A5C"/>
    <w:rsid w:val="0039001D"/>
    <w:rsid w:val="003905E8"/>
    <w:rsid w:val="00390975"/>
    <w:rsid w:val="0039121B"/>
    <w:rsid w:val="00391524"/>
    <w:rsid w:val="0039291F"/>
    <w:rsid w:val="00393994"/>
    <w:rsid w:val="00393E1A"/>
    <w:rsid w:val="00394947"/>
    <w:rsid w:val="00396872"/>
    <w:rsid w:val="003970ED"/>
    <w:rsid w:val="00397935"/>
    <w:rsid w:val="00397EF2"/>
    <w:rsid w:val="003A0BD6"/>
    <w:rsid w:val="003A1D92"/>
    <w:rsid w:val="003A1E58"/>
    <w:rsid w:val="003A21E5"/>
    <w:rsid w:val="003A2487"/>
    <w:rsid w:val="003A438A"/>
    <w:rsid w:val="003A4F77"/>
    <w:rsid w:val="003A5A4D"/>
    <w:rsid w:val="003A6829"/>
    <w:rsid w:val="003B06DC"/>
    <w:rsid w:val="003B092C"/>
    <w:rsid w:val="003B31F9"/>
    <w:rsid w:val="003B3B9C"/>
    <w:rsid w:val="003B45E2"/>
    <w:rsid w:val="003B4E88"/>
    <w:rsid w:val="003B6DBB"/>
    <w:rsid w:val="003B7757"/>
    <w:rsid w:val="003C00FE"/>
    <w:rsid w:val="003C0B2A"/>
    <w:rsid w:val="003C1FBC"/>
    <w:rsid w:val="003C2CDD"/>
    <w:rsid w:val="003C33A2"/>
    <w:rsid w:val="003C3D2C"/>
    <w:rsid w:val="003C4822"/>
    <w:rsid w:val="003C58F8"/>
    <w:rsid w:val="003C667F"/>
    <w:rsid w:val="003C724D"/>
    <w:rsid w:val="003C7251"/>
    <w:rsid w:val="003D25F3"/>
    <w:rsid w:val="003D299D"/>
    <w:rsid w:val="003D2E02"/>
    <w:rsid w:val="003D36EB"/>
    <w:rsid w:val="003D5B0A"/>
    <w:rsid w:val="003D7199"/>
    <w:rsid w:val="003E0136"/>
    <w:rsid w:val="003E15DB"/>
    <w:rsid w:val="003E1717"/>
    <w:rsid w:val="003E18EC"/>
    <w:rsid w:val="003E213E"/>
    <w:rsid w:val="003E238D"/>
    <w:rsid w:val="003E5E42"/>
    <w:rsid w:val="003E640B"/>
    <w:rsid w:val="003E751D"/>
    <w:rsid w:val="003E7779"/>
    <w:rsid w:val="003E7BC4"/>
    <w:rsid w:val="003F095F"/>
    <w:rsid w:val="003F2DCB"/>
    <w:rsid w:val="003F32C8"/>
    <w:rsid w:val="003F41BF"/>
    <w:rsid w:val="003F4B4A"/>
    <w:rsid w:val="003F5C2F"/>
    <w:rsid w:val="003F5EDC"/>
    <w:rsid w:val="003F6E32"/>
    <w:rsid w:val="003F6F36"/>
    <w:rsid w:val="003F70FA"/>
    <w:rsid w:val="004000FD"/>
    <w:rsid w:val="00400A80"/>
    <w:rsid w:val="00400BC2"/>
    <w:rsid w:val="00400BDE"/>
    <w:rsid w:val="0040172C"/>
    <w:rsid w:val="00401907"/>
    <w:rsid w:val="00403AEF"/>
    <w:rsid w:val="00404687"/>
    <w:rsid w:val="004061E5"/>
    <w:rsid w:val="00407713"/>
    <w:rsid w:val="00410F79"/>
    <w:rsid w:val="00411A4F"/>
    <w:rsid w:val="0041457B"/>
    <w:rsid w:val="00414B85"/>
    <w:rsid w:val="004150F1"/>
    <w:rsid w:val="00415A6E"/>
    <w:rsid w:val="00416A6E"/>
    <w:rsid w:val="00417FA4"/>
    <w:rsid w:val="0042118A"/>
    <w:rsid w:val="0042243E"/>
    <w:rsid w:val="00423040"/>
    <w:rsid w:val="00424649"/>
    <w:rsid w:val="0042522E"/>
    <w:rsid w:val="00425C49"/>
    <w:rsid w:val="00425CF3"/>
    <w:rsid w:val="00426E9E"/>
    <w:rsid w:val="00432682"/>
    <w:rsid w:val="004326A7"/>
    <w:rsid w:val="0043341E"/>
    <w:rsid w:val="00433AFC"/>
    <w:rsid w:val="00433FCD"/>
    <w:rsid w:val="00435209"/>
    <w:rsid w:val="00436DE1"/>
    <w:rsid w:val="0044000F"/>
    <w:rsid w:val="004404E1"/>
    <w:rsid w:val="0044053A"/>
    <w:rsid w:val="004424AE"/>
    <w:rsid w:val="00442B04"/>
    <w:rsid w:val="00443156"/>
    <w:rsid w:val="00443E14"/>
    <w:rsid w:val="0044402C"/>
    <w:rsid w:val="00444136"/>
    <w:rsid w:val="00444238"/>
    <w:rsid w:val="004455B1"/>
    <w:rsid w:val="00446CF5"/>
    <w:rsid w:val="00446FC5"/>
    <w:rsid w:val="00447D3E"/>
    <w:rsid w:val="00447ECA"/>
    <w:rsid w:val="004536DA"/>
    <w:rsid w:val="00453827"/>
    <w:rsid w:val="00453FB5"/>
    <w:rsid w:val="00454B14"/>
    <w:rsid w:val="00455371"/>
    <w:rsid w:val="00455B3C"/>
    <w:rsid w:val="004567CE"/>
    <w:rsid w:val="004574EB"/>
    <w:rsid w:val="00461E9B"/>
    <w:rsid w:val="004628A9"/>
    <w:rsid w:val="00462BBD"/>
    <w:rsid w:val="004647C4"/>
    <w:rsid w:val="00464A01"/>
    <w:rsid w:val="00464AA3"/>
    <w:rsid w:val="00465498"/>
    <w:rsid w:val="004663D6"/>
    <w:rsid w:val="0046754F"/>
    <w:rsid w:val="004706AE"/>
    <w:rsid w:val="00470A85"/>
    <w:rsid w:val="00470B69"/>
    <w:rsid w:val="004712CC"/>
    <w:rsid w:val="00471DB4"/>
    <w:rsid w:val="00473A96"/>
    <w:rsid w:val="00476240"/>
    <w:rsid w:val="00476EF4"/>
    <w:rsid w:val="00477420"/>
    <w:rsid w:val="00480A9F"/>
    <w:rsid w:val="0048483C"/>
    <w:rsid w:val="00485121"/>
    <w:rsid w:val="00485CF8"/>
    <w:rsid w:val="00486208"/>
    <w:rsid w:val="00487EC0"/>
    <w:rsid w:val="004902EA"/>
    <w:rsid w:val="00490C81"/>
    <w:rsid w:val="0049142C"/>
    <w:rsid w:val="00492213"/>
    <w:rsid w:val="00493D7D"/>
    <w:rsid w:val="00493EE5"/>
    <w:rsid w:val="0049524B"/>
    <w:rsid w:val="00495B24"/>
    <w:rsid w:val="00495D5F"/>
    <w:rsid w:val="0049674F"/>
    <w:rsid w:val="00496B57"/>
    <w:rsid w:val="00496DC7"/>
    <w:rsid w:val="00497019"/>
    <w:rsid w:val="00497368"/>
    <w:rsid w:val="0049737F"/>
    <w:rsid w:val="004977AD"/>
    <w:rsid w:val="004A0415"/>
    <w:rsid w:val="004A06C9"/>
    <w:rsid w:val="004A0723"/>
    <w:rsid w:val="004A2AEB"/>
    <w:rsid w:val="004A2E8D"/>
    <w:rsid w:val="004A3470"/>
    <w:rsid w:val="004A39A4"/>
    <w:rsid w:val="004A4741"/>
    <w:rsid w:val="004A518B"/>
    <w:rsid w:val="004A5407"/>
    <w:rsid w:val="004A61F9"/>
    <w:rsid w:val="004A699A"/>
    <w:rsid w:val="004A6B62"/>
    <w:rsid w:val="004B17B3"/>
    <w:rsid w:val="004B3930"/>
    <w:rsid w:val="004B435C"/>
    <w:rsid w:val="004B5AE4"/>
    <w:rsid w:val="004B7730"/>
    <w:rsid w:val="004C00EA"/>
    <w:rsid w:val="004C1AEC"/>
    <w:rsid w:val="004C1D2C"/>
    <w:rsid w:val="004C39D4"/>
    <w:rsid w:val="004C71A1"/>
    <w:rsid w:val="004C7C09"/>
    <w:rsid w:val="004D2B31"/>
    <w:rsid w:val="004D2EBA"/>
    <w:rsid w:val="004D4EB4"/>
    <w:rsid w:val="004D53E4"/>
    <w:rsid w:val="004D609D"/>
    <w:rsid w:val="004D6916"/>
    <w:rsid w:val="004D759B"/>
    <w:rsid w:val="004D7D3D"/>
    <w:rsid w:val="004E0171"/>
    <w:rsid w:val="004E1A4E"/>
    <w:rsid w:val="004E1B01"/>
    <w:rsid w:val="004E2632"/>
    <w:rsid w:val="004E288B"/>
    <w:rsid w:val="004E2922"/>
    <w:rsid w:val="004E2F6E"/>
    <w:rsid w:val="004E4F72"/>
    <w:rsid w:val="004E65AE"/>
    <w:rsid w:val="004E6AF6"/>
    <w:rsid w:val="004E6C7C"/>
    <w:rsid w:val="004E6CB0"/>
    <w:rsid w:val="004F027E"/>
    <w:rsid w:val="004F02EB"/>
    <w:rsid w:val="004F12BA"/>
    <w:rsid w:val="004F219F"/>
    <w:rsid w:val="004F2FAD"/>
    <w:rsid w:val="004F3D50"/>
    <w:rsid w:val="004F4416"/>
    <w:rsid w:val="004F7263"/>
    <w:rsid w:val="00501661"/>
    <w:rsid w:val="005017E2"/>
    <w:rsid w:val="00501C54"/>
    <w:rsid w:val="00502178"/>
    <w:rsid w:val="00502A44"/>
    <w:rsid w:val="0050373C"/>
    <w:rsid w:val="0050419A"/>
    <w:rsid w:val="00504783"/>
    <w:rsid w:val="0050681C"/>
    <w:rsid w:val="00506940"/>
    <w:rsid w:val="00506D21"/>
    <w:rsid w:val="00510FDF"/>
    <w:rsid w:val="00511A78"/>
    <w:rsid w:val="00511C10"/>
    <w:rsid w:val="00512CC4"/>
    <w:rsid w:val="00513AEE"/>
    <w:rsid w:val="0051468B"/>
    <w:rsid w:val="00514695"/>
    <w:rsid w:val="00514756"/>
    <w:rsid w:val="0051633F"/>
    <w:rsid w:val="005174BC"/>
    <w:rsid w:val="00517E22"/>
    <w:rsid w:val="00520291"/>
    <w:rsid w:val="00520D11"/>
    <w:rsid w:val="0052232E"/>
    <w:rsid w:val="00522ADB"/>
    <w:rsid w:val="00523F11"/>
    <w:rsid w:val="00524A74"/>
    <w:rsid w:val="0052609D"/>
    <w:rsid w:val="005265A8"/>
    <w:rsid w:val="00527973"/>
    <w:rsid w:val="00530837"/>
    <w:rsid w:val="00531169"/>
    <w:rsid w:val="005318BD"/>
    <w:rsid w:val="00532823"/>
    <w:rsid w:val="00534B98"/>
    <w:rsid w:val="005358C6"/>
    <w:rsid w:val="00536478"/>
    <w:rsid w:val="00543FE4"/>
    <w:rsid w:val="0054464D"/>
    <w:rsid w:val="005448B3"/>
    <w:rsid w:val="00545088"/>
    <w:rsid w:val="00546EC9"/>
    <w:rsid w:val="0054717F"/>
    <w:rsid w:val="0054733A"/>
    <w:rsid w:val="0054778C"/>
    <w:rsid w:val="00547ECF"/>
    <w:rsid w:val="005501C4"/>
    <w:rsid w:val="005502B6"/>
    <w:rsid w:val="00550DF7"/>
    <w:rsid w:val="00552295"/>
    <w:rsid w:val="00552750"/>
    <w:rsid w:val="00554007"/>
    <w:rsid w:val="005542D6"/>
    <w:rsid w:val="0055518A"/>
    <w:rsid w:val="00556797"/>
    <w:rsid w:val="00557C81"/>
    <w:rsid w:val="00560D2C"/>
    <w:rsid w:val="00560E21"/>
    <w:rsid w:val="00561F4D"/>
    <w:rsid w:val="00563518"/>
    <w:rsid w:val="00563606"/>
    <w:rsid w:val="00563610"/>
    <w:rsid w:val="00563C28"/>
    <w:rsid w:val="005641B0"/>
    <w:rsid w:val="00564637"/>
    <w:rsid w:val="005647EC"/>
    <w:rsid w:val="005653FD"/>
    <w:rsid w:val="00565690"/>
    <w:rsid w:val="00567B6B"/>
    <w:rsid w:val="00571338"/>
    <w:rsid w:val="005714AF"/>
    <w:rsid w:val="00572414"/>
    <w:rsid w:val="00573416"/>
    <w:rsid w:val="00574B4F"/>
    <w:rsid w:val="005758F3"/>
    <w:rsid w:val="005764E4"/>
    <w:rsid w:val="0057694D"/>
    <w:rsid w:val="00576CEA"/>
    <w:rsid w:val="00577332"/>
    <w:rsid w:val="005779A1"/>
    <w:rsid w:val="00580986"/>
    <w:rsid w:val="00581E0B"/>
    <w:rsid w:val="00581FF2"/>
    <w:rsid w:val="0058213B"/>
    <w:rsid w:val="005836E6"/>
    <w:rsid w:val="00583D15"/>
    <w:rsid w:val="00585110"/>
    <w:rsid w:val="00585C60"/>
    <w:rsid w:val="005864D3"/>
    <w:rsid w:val="005868DA"/>
    <w:rsid w:val="005874AA"/>
    <w:rsid w:val="00590228"/>
    <w:rsid w:val="00590E85"/>
    <w:rsid w:val="00591C62"/>
    <w:rsid w:val="00593967"/>
    <w:rsid w:val="00595DFD"/>
    <w:rsid w:val="005960D0"/>
    <w:rsid w:val="005978D6"/>
    <w:rsid w:val="00597F5F"/>
    <w:rsid w:val="005A11A3"/>
    <w:rsid w:val="005A1241"/>
    <w:rsid w:val="005A180B"/>
    <w:rsid w:val="005A4640"/>
    <w:rsid w:val="005A47B8"/>
    <w:rsid w:val="005A4F8D"/>
    <w:rsid w:val="005A5976"/>
    <w:rsid w:val="005A66C7"/>
    <w:rsid w:val="005A6BC1"/>
    <w:rsid w:val="005A7E0E"/>
    <w:rsid w:val="005B17AE"/>
    <w:rsid w:val="005B1D3D"/>
    <w:rsid w:val="005B3EFF"/>
    <w:rsid w:val="005B474E"/>
    <w:rsid w:val="005B6176"/>
    <w:rsid w:val="005B7A8D"/>
    <w:rsid w:val="005C048E"/>
    <w:rsid w:val="005C0E69"/>
    <w:rsid w:val="005C118D"/>
    <w:rsid w:val="005C151D"/>
    <w:rsid w:val="005C1908"/>
    <w:rsid w:val="005C3328"/>
    <w:rsid w:val="005C3C38"/>
    <w:rsid w:val="005C4665"/>
    <w:rsid w:val="005C4A22"/>
    <w:rsid w:val="005C61FE"/>
    <w:rsid w:val="005C7DF6"/>
    <w:rsid w:val="005D16DB"/>
    <w:rsid w:val="005D1833"/>
    <w:rsid w:val="005D23BA"/>
    <w:rsid w:val="005D2E61"/>
    <w:rsid w:val="005D2EDE"/>
    <w:rsid w:val="005D3873"/>
    <w:rsid w:val="005D4800"/>
    <w:rsid w:val="005D4A2D"/>
    <w:rsid w:val="005D4BE2"/>
    <w:rsid w:val="005D5F1F"/>
    <w:rsid w:val="005D6002"/>
    <w:rsid w:val="005D6181"/>
    <w:rsid w:val="005D764B"/>
    <w:rsid w:val="005E1FE6"/>
    <w:rsid w:val="005E421B"/>
    <w:rsid w:val="005E66DD"/>
    <w:rsid w:val="005E717B"/>
    <w:rsid w:val="005E7A9D"/>
    <w:rsid w:val="005E7DB5"/>
    <w:rsid w:val="005F01B2"/>
    <w:rsid w:val="005F0E86"/>
    <w:rsid w:val="005F2B8F"/>
    <w:rsid w:val="005F5250"/>
    <w:rsid w:val="005F6481"/>
    <w:rsid w:val="005F7CF1"/>
    <w:rsid w:val="006000F1"/>
    <w:rsid w:val="00600E92"/>
    <w:rsid w:val="006026E2"/>
    <w:rsid w:val="00610C99"/>
    <w:rsid w:val="00611C6F"/>
    <w:rsid w:val="0061241E"/>
    <w:rsid w:val="0061344C"/>
    <w:rsid w:val="006143BA"/>
    <w:rsid w:val="0061498E"/>
    <w:rsid w:val="00615DE6"/>
    <w:rsid w:val="006162F1"/>
    <w:rsid w:val="00616FF7"/>
    <w:rsid w:val="00617AAB"/>
    <w:rsid w:val="006229BB"/>
    <w:rsid w:val="00623096"/>
    <w:rsid w:val="00624AE6"/>
    <w:rsid w:val="00624D6F"/>
    <w:rsid w:val="0062547F"/>
    <w:rsid w:val="006265D5"/>
    <w:rsid w:val="006274D8"/>
    <w:rsid w:val="00627875"/>
    <w:rsid w:val="00627A0E"/>
    <w:rsid w:val="00627DBA"/>
    <w:rsid w:val="00630595"/>
    <w:rsid w:val="006307D6"/>
    <w:rsid w:val="00631425"/>
    <w:rsid w:val="00632CA2"/>
    <w:rsid w:val="00634C67"/>
    <w:rsid w:val="00635931"/>
    <w:rsid w:val="00636222"/>
    <w:rsid w:val="0063739A"/>
    <w:rsid w:val="0063797B"/>
    <w:rsid w:val="00640094"/>
    <w:rsid w:val="006403B2"/>
    <w:rsid w:val="00642AE3"/>
    <w:rsid w:val="00644970"/>
    <w:rsid w:val="0064542E"/>
    <w:rsid w:val="00646981"/>
    <w:rsid w:val="00646EE9"/>
    <w:rsid w:val="0064753E"/>
    <w:rsid w:val="00650509"/>
    <w:rsid w:val="006511AE"/>
    <w:rsid w:val="00652B99"/>
    <w:rsid w:val="00654E54"/>
    <w:rsid w:val="00660003"/>
    <w:rsid w:val="00662121"/>
    <w:rsid w:val="0066230C"/>
    <w:rsid w:val="0066279E"/>
    <w:rsid w:val="00663006"/>
    <w:rsid w:val="006635E7"/>
    <w:rsid w:val="00663683"/>
    <w:rsid w:val="0066425F"/>
    <w:rsid w:val="00666096"/>
    <w:rsid w:val="00666295"/>
    <w:rsid w:val="00666A97"/>
    <w:rsid w:val="00666C26"/>
    <w:rsid w:val="00667797"/>
    <w:rsid w:val="00670ED5"/>
    <w:rsid w:val="006713D9"/>
    <w:rsid w:val="006719C9"/>
    <w:rsid w:val="00673363"/>
    <w:rsid w:val="006738F5"/>
    <w:rsid w:val="00674CB9"/>
    <w:rsid w:val="006775F4"/>
    <w:rsid w:val="0067795D"/>
    <w:rsid w:val="00677E05"/>
    <w:rsid w:val="0068125C"/>
    <w:rsid w:val="006819A0"/>
    <w:rsid w:val="00681E64"/>
    <w:rsid w:val="006827FD"/>
    <w:rsid w:val="00683F5D"/>
    <w:rsid w:val="006851B9"/>
    <w:rsid w:val="00685718"/>
    <w:rsid w:val="0068676D"/>
    <w:rsid w:val="00686F5E"/>
    <w:rsid w:val="00687762"/>
    <w:rsid w:val="006920D2"/>
    <w:rsid w:val="00692430"/>
    <w:rsid w:val="00692DA6"/>
    <w:rsid w:val="00694746"/>
    <w:rsid w:val="00694995"/>
    <w:rsid w:val="00696125"/>
    <w:rsid w:val="00696B4E"/>
    <w:rsid w:val="00697399"/>
    <w:rsid w:val="006A01D9"/>
    <w:rsid w:val="006A0C05"/>
    <w:rsid w:val="006A0D7A"/>
    <w:rsid w:val="006A1799"/>
    <w:rsid w:val="006A2385"/>
    <w:rsid w:val="006A3F34"/>
    <w:rsid w:val="006A45C7"/>
    <w:rsid w:val="006A5655"/>
    <w:rsid w:val="006A5676"/>
    <w:rsid w:val="006A5F88"/>
    <w:rsid w:val="006A6600"/>
    <w:rsid w:val="006A7944"/>
    <w:rsid w:val="006B03CC"/>
    <w:rsid w:val="006B0DD3"/>
    <w:rsid w:val="006B28DC"/>
    <w:rsid w:val="006B37E3"/>
    <w:rsid w:val="006B6E36"/>
    <w:rsid w:val="006B6FCF"/>
    <w:rsid w:val="006B7279"/>
    <w:rsid w:val="006B7A15"/>
    <w:rsid w:val="006B7EC4"/>
    <w:rsid w:val="006C02E4"/>
    <w:rsid w:val="006C1382"/>
    <w:rsid w:val="006C1B4E"/>
    <w:rsid w:val="006C1B71"/>
    <w:rsid w:val="006C20AD"/>
    <w:rsid w:val="006C2713"/>
    <w:rsid w:val="006C2BED"/>
    <w:rsid w:val="006C3485"/>
    <w:rsid w:val="006C36DF"/>
    <w:rsid w:val="006C4FDA"/>
    <w:rsid w:val="006C61BC"/>
    <w:rsid w:val="006C6450"/>
    <w:rsid w:val="006C6CA8"/>
    <w:rsid w:val="006C6E86"/>
    <w:rsid w:val="006C757E"/>
    <w:rsid w:val="006C7B77"/>
    <w:rsid w:val="006D185A"/>
    <w:rsid w:val="006D1A8C"/>
    <w:rsid w:val="006D29B8"/>
    <w:rsid w:val="006D3847"/>
    <w:rsid w:val="006D66FD"/>
    <w:rsid w:val="006E0557"/>
    <w:rsid w:val="006E1D44"/>
    <w:rsid w:val="006E226F"/>
    <w:rsid w:val="006E42B4"/>
    <w:rsid w:val="006E6413"/>
    <w:rsid w:val="006E72B5"/>
    <w:rsid w:val="006E7D1D"/>
    <w:rsid w:val="006F0791"/>
    <w:rsid w:val="006F4005"/>
    <w:rsid w:val="006F5BEE"/>
    <w:rsid w:val="006F6D55"/>
    <w:rsid w:val="00702056"/>
    <w:rsid w:val="0070242B"/>
    <w:rsid w:val="0070344D"/>
    <w:rsid w:val="0070426A"/>
    <w:rsid w:val="0070615E"/>
    <w:rsid w:val="007061C5"/>
    <w:rsid w:val="00707B29"/>
    <w:rsid w:val="00707B82"/>
    <w:rsid w:val="00711394"/>
    <w:rsid w:val="0071236C"/>
    <w:rsid w:val="00712C7D"/>
    <w:rsid w:val="007170C4"/>
    <w:rsid w:val="007170FB"/>
    <w:rsid w:val="00717A8C"/>
    <w:rsid w:val="00721095"/>
    <w:rsid w:val="00722878"/>
    <w:rsid w:val="0072381F"/>
    <w:rsid w:val="00724166"/>
    <w:rsid w:val="00724792"/>
    <w:rsid w:val="00724C59"/>
    <w:rsid w:val="00725608"/>
    <w:rsid w:val="00725A16"/>
    <w:rsid w:val="00725B1D"/>
    <w:rsid w:val="00726151"/>
    <w:rsid w:val="00727FDA"/>
    <w:rsid w:val="00731129"/>
    <w:rsid w:val="00732512"/>
    <w:rsid w:val="0073289D"/>
    <w:rsid w:val="00732D53"/>
    <w:rsid w:val="007330F8"/>
    <w:rsid w:val="00733586"/>
    <w:rsid w:val="00735760"/>
    <w:rsid w:val="007361DE"/>
    <w:rsid w:val="00741353"/>
    <w:rsid w:val="0074226C"/>
    <w:rsid w:val="0074329D"/>
    <w:rsid w:val="00743B29"/>
    <w:rsid w:val="00745A22"/>
    <w:rsid w:val="007468C7"/>
    <w:rsid w:val="00746BB3"/>
    <w:rsid w:val="00746DC4"/>
    <w:rsid w:val="0075056F"/>
    <w:rsid w:val="00750662"/>
    <w:rsid w:val="0075091A"/>
    <w:rsid w:val="00750B96"/>
    <w:rsid w:val="00750F74"/>
    <w:rsid w:val="00751EC0"/>
    <w:rsid w:val="00753976"/>
    <w:rsid w:val="00753E9D"/>
    <w:rsid w:val="00755AA6"/>
    <w:rsid w:val="00756380"/>
    <w:rsid w:val="00756650"/>
    <w:rsid w:val="00756F46"/>
    <w:rsid w:val="007601E4"/>
    <w:rsid w:val="00760C4C"/>
    <w:rsid w:val="00760EC0"/>
    <w:rsid w:val="007614EE"/>
    <w:rsid w:val="00762CB6"/>
    <w:rsid w:val="00763E24"/>
    <w:rsid w:val="00763F4B"/>
    <w:rsid w:val="007661D9"/>
    <w:rsid w:val="0076733E"/>
    <w:rsid w:val="00770CE9"/>
    <w:rsid w:val="00770D93"/>
    <w:rsid w:val="00771657"/>
    <w:rsid w:val="00771B29"/>
    <w:rsid w:val="00772245"/>
    <w:rsid w:val="0077294F"/>
    <w:rsid w:val="0077327E"/>
    <w:rsid w:val="007741B1"/>
    <w:rsid w:val="00775486"/>
    <w:rsid w:val="00775C08"/>
    <w:rsid w:val="00777B3D"/>
    <w:rsid w:val="00777E74"/>
    <w:rsid w:val="00777F1A"/>
    <w:rsid w:val="00777F6C"/>
    <w:rsid w:val="007800E8"/>
    <w:rsid w:val="00782B8F"/>
    <w:rsid w:val="007842CD"/>
    <w:rsid w:val="007857FE"/>
    <w:rsid w:val="00785AE1"/>
    <w:rsid w:val="007877EB"/>
    <w:rsid w:val="00787B10"/>
    <w:rsid w:val="007918BF"/>
    <w:rsid w:val="00792904"/>
    <w:rsid w:val="0079341C"/>
    <w:rsid w:val="00793BBD"/>
    <w:rsid w:val="0079418C"/>
    <w:rsid w:val="007951C2"/>
    <w:rsid w:val="00796925"/>
    <w:rsid w:val="00796AD2"/>
    <w:rsid w:val="00797654"/>
    <w:rsid w:val="00797DDC"/>
    <w:rsid w:val="00797EB5"/>
    <w:rsid w:val="007A0E82"/>
    <w:rsid w:val="007A1684"/>
    <w:rsid w:val="007A2178"/>
    <w:rsid w:val="007A2926"/>
    <w:rsid w:val="007A49D9"/>
    <w:rsid w:val="007A4B95"/>
    <w:rsid w:val="007A5C84"/>
    <w:rsid w:val="007A7490"/>
    <w:rsid w:val="007B0F57"/>
    <w:rsid w:val="007B1249"/>
    <w:rsid w:val="007B138F"/>
    <w:rsid w:val="007B1547"/>
    <w:rsid w:val="007B2441"/>
    <w:rsid w:val="007B29BA"/>
    <w:rsid w:val="007B2CC7"/>
    <w:rsid w:val="007B3A50"/>
    <w:rsid w:val="007B3E9A"/>
    <w:rsid w:val="007B3EA0"/>
    <w:rsid w:val="007B4253"/>
    <w:rsid w:val="007B4648"/>
    <w:rsid w:val="007B4B2C"/>
    <w:rsid w:val="007B4D09"/>
    <w:rsid w:val="007B6F2D"/>
    <w:rsid w:val="007C0AAD"/>
    <w:rsid w:val="007C1E6B"/>
    <w:rsid w:val="007C28D9"/>
    <w:rsid w:val="007C2E23"/>
    <w:rsid w:val="007C2E5C"/>
    <w:rsid w:val="007C2F09"/>
    <w:rsid w:val="007C3C6A"/>
    <w:rsid w:val="007C7B57"/>
    <w:rsid w:val="007D001E"/>
    <w:rsid w:val="007D0949"/>
    <w:rsid w:val="007D175B"/>
    <w:rsid w:val="007D363B"/>
    <w:rsid w:val="007D3AEA"/>
    <w:rsid w:val="007D4C7E"/>
    <w:rsid w:val="007D54C5"/>
    <w:rsid w:val="007D569A"/>
    <w:rsid w:val="007D5827"/>
    <w:rsid w:val="007D65B0"/>
    <w:rsid w:val="007D6DB7"/>
    <w:rsid w:val="007D71AA"/>
    <w:rsid w:val="007D7C08"/>
    <w:rsid w:val="007E20DA"/>
    <w:rsid w:val="007E36FC"/>
    <w:rsid w:val="007E3722"/>
    <w:rsid w:val="007E38AF"/>
    <w:rsid w:val="007E3C75"/>
    <w:rsid w:val="007E4775"/>
    <w:rsid w:val="007E4DC7"/>
    <w:rsid w:val="007E5DCF"/>
    <w:rsid w:val="007F0467"/>
    <w:rsid w:val="007F170C"/>
    <w:rsid w:val="007F4040"/>
    <w:rsid w:val="007F4583"/>
    <w:rsid w:val="007F4C48"/>
    <w:rsid w:val="007F6F90"/>
    <w:rsid w:val="007F791F"/>
    <w:rsid w:val="00801D23"/>
    <w:rsid w:val="00803AE1"/>
    <w:rsid w:val="00804778"/>
    <w:rsid w:val="00804941"/>
    <w:rsid w:val="00807738"/>
    <w:rsid w:val="00807DCB"/>
    <w:rsid w:val="00811839"/>
    <w:rsid w:val="0081246E"/>
    <w:rsid w:val="00813DC1"/>
    <w:rsid w:val="008147E2"/>
    <w:rsid w:val="00814878"/>
    <w:rsid w:val="008148F8"/>
    <w:rsid w:val="0081497F"/>
    <w:rsid w:val="008150E4"/>
    <w:rsid w:val="00816E4C"/>
    <w:rsid w:val="0081757C"/>
    <w:rsid w:val="008177BA"/>
    <w:rsid w:val="0082088D"/>
    <w:rsid w:val="0082191B"/>
    <w:rsid w:val="00821DE2"/>
    <w:rsid w:val="00822AC6"/>
    <w:rsid w:val="0082497C"/>
    <w:rsid w:val="00824DF4"/>
    <w:rsid w:val="00827905"/>
    <w:rsid w:val="00830591"/>
    <w:rsid w:val="00831722"/>
    <w:rsid w:val="0083274C"/>
    <w:rsid w:val="00832B4B"/>
    <w:rsid w:val="00832FED"/>
    <w:rsid w:val="00835FBE"/>
    <w:rsid w:val="008377BB"/>
    <w:rsid w:val="00837DC5"/>
    <w:rsid w:val="00840934"/>
    <w:rsid w:val="00843735"/>
    <w:rsid w:val="00843AF1"/>
    <w:rsid w:val="008448F5"/>
    <w:rsid w:val="00845169"/>
    <w:rsid w:val="0084598F"/>
    <w:rsid w:val="0084634A"/>
    <w:rsid w:val="00846F8C"/>
    <w:rsid w:val="008517D3"/>
    <w:rsid w:val="0085259C"/>
    <w:rsid w:val="0085354D"/>
    <w:rsid w:val="00853DC6"/>
    <w:rsid w:val="00855651"/>
    <w:rsid w:val="0085637F"/>
    <w:rsid w:val="00860A99"/>
    <w:rsid w:val="00862D30"/>
    <w:rsid w:val="0086610C"/>
    <w:rsid w:val="00866440"/>
    <w:rsid w:val="008666BF"/>
    <w:rsid w:val="00867003"/>
    <w:rsid w:val="0086741F"/>
    <w:rsid w:val="008703B6"/>
    <w:rsid w:val="00870BEB"/>
    <w:rsid w:val="0087216A"/>
    <w:rsid w:val="0087286E"/>
    <w:rsid w:val="008753E2"/>
    <w:rsid w:val="00876330"/>
    <w:rsid w:val="008766FB"/>
    <w:rsid w:val="00877259"/>
    <w:rsid w:val="0087773C"/>
    <w:rsid w:val="00877D55"/>
    <w:rsid w:val="00880674"/>
    <w:rsid w:val="00881B43"/>
    <w:rsid w:val="00881F86"/>
    <w:rsid w:val="00882C5D"/>
    <w:rsid w:val="008830F7"/>
    <w:rsid w:val="0088359B"/>
    <w:rsid w:val="00883CAF"/>
    <w:rsid w:val="00884ADB"/>
    <w:rsid w:val="00885911"/>
    <w:rsid w:val="00885F69"/>
    <w:rsid w:val="008870FB"/>
    <w:rsid w:val="00890D88"/>
    <w:rsid w:val="0089101D"/>
    <w:rsid w:val="00891F2E"/>
    <w:rsid w:val="0089294D"/>
    <w:rsid w:val="00892A2B"/>
    <w:rsid w:val="0089466A"/>
    <w:rsid w:val="00896C94"/>
    <w:rsid w:val="008A1429"/>
    <w:rsid w:val="008A3F20"/>
    <w:rsid w:val="008A67F9"/>
    <w:rsid w:val="008A6D5F"/>
    <w:rsid w:val="008A722F"/>
    <w:rsid w:val="008B0414"/>
    <w:rsid w:val="008B097B"/>
    <w:rsid w:val="008B130D"/>
    <w:rsid w:val="008B16B2"/>
    <w:rsid w:val="008B180E"/>
    <w:rsid w:val="008B2A47"/>
    <w:rsid w:val="008B2EED"/>
    <w:rsid w:val="008B311A"/>
    <w:rsid w:val="008B38BA"/>
    <w:rsid w:val="008B4676"/>
    <w:rsid w:val="008B5658"/>
    <w:rsid w:val="008B6BF5"/>
    <w:rsid w:val="008B7801"/>
    <w:rsid w:val="008B7A1E"/>
    <w:rsid w:val="008C03B0"/>
    <w:rsid w:val="008C0923"/>
    <w:rsid w:val="008C268A"/>
    <w:rsid w:val="008C6724"/>
    <w:rsid w:val="008D0BA0"/>
    <w:rsid w:val="008D1ADB"/>
    <w:rsid w:val="008D1B93"/>
    <w:rsid w:val="008D24D3"/>
    <w:rsid w:val="008D374F"/>
    <w:rsid w:val="008D4CFD"/>
    <w:rsid w:val="008D6459"/>
    <w:rsid w:val="008D7DAF"/>
    <w:rsid w:val="008E0292"/>
    <w:rsid w:val="008E08EF"/>
    <w:rsid w:val="008E126B"/>
    <w:rsid w:val="008E13B3"/>
    <w:rsid w:val="008E1DF7"/>
    <w:rsid w:val="008E1E2A"/>
    <w:rsid w:val="008E1ED0"/>
    <w:rsid w:val="008E29AB"/>
    <w:rsid w:val="008E2A48"/>
    <w:rsid w:val="008E38E8"/>
    <w:rsid w:val="008E4A7B"/>
    <w:rsid w:val="008E4B70"/>
    <w:rsid w:val="008E55D5"/>
    <w:rsid w:val="008F0681"/>
    <w:rsid w:val="008F1135"/>
    <w:rsid w:val="008F282B"/>
    <w:rsid w:val="008F32B1"/>
    <w:rsid w:val="008F32C0"/>
    <w:rsid w:val="008F4939"/>
    <w:rsid w:val="008F6C46"/>
    <w:rsid w:val="008F7BD0"/>
    <w:rsid w:val="00900166"/>
    <w:rsid w:val="0090066B"/>
    <w:rsid w:val="00903A02"/>
    <w:rsid w:val="0090484D"/>
    <w:rsid w:val="00906339"/>
    <w:rsid w:val="009107E3"/>
    <w:rsid w:val="00910D6F"/>
    <w:rsid w:val="009112BD"/>
    <w:rsid w:val="009113E0"/>
    <w:rsid w:val="00911F7A"/>
    <w:rsid w:val="00913703"/>
    <w:rsid w:val="00913923"/>
    <w:rsid w:val="009143E3"/>
    <w:rsid w:val="009148DC"/>
    <w:rsid w:val="00915FE9"/>
    <w:rsid w:val="0091613D"/>
    <w:rsid w:val="00916405"/>
    <w:rsid w:val="0091645F"/>
    <w:rsid w:val="0091746B"/>
    <w:rsid w:val="009177F7"/>
    <w:rsid w:val="00917960"/>
    <w:rsid w:val="00920420"/>
    <w:rsid w:val="009205B7"/>
    <w:rsid w:val="009214D8"/>
    <w:rsid w:val="009216C9"/>
    <w:rsid w:val="00921DEF"/>
    <w:rsid w:val="00924A0F"/>
    <w:rsid w:val="00924D3F"/>
    <w:rsid w:val="00925761"/>
    <w:rsid w:val="00927B50"/>
    <w:rsid w:val="009317B4"/>
    <w:rsid w:val="00932408"/>
    <w:rsid w:val="0093348A"/>
    <w:rsid w:val="00934EC3"/>
    <w:rsid w:val="00935685"/>
    <w:rsid w:val="00935CC8"/>
    <w:rsid w:val="00935D76"/>
    <w:rsid w:val="009366C8"/>
    <w:rsid w:val="0093681C"/>
    <w:rsid w:val="00937C18"/>
    <w:rsid w:val="00941B75"/>
    <w:rsid w:val="00942091"/>
    <w:rsid w:val="0094281C"/>
    <w:rsid w:val="00943F0F"/>
    <w:rsid w:val="009470E7"/>
    <w:rsid w:val="00947759"/>
    <w:rsid w:val="00951773"/>
    <w:rsid w:val="00951823"/>
    <w:rsid w:val="00951855"/>
    <w:rsid w:val="00951F50"/>
    <w:rsid w:val="0095203A"/>
    <w:rsid w:val="00952C34"/>
    <w:rsid w:val="00953785"/>
    <w:rsid w:val="00953C8D"/>
    <w:rsid w:val="0095429A"/>
    <w:rsid w:val="009577F3"/>
    <w:rsid w:val="00960727"/>
    <w:rsid w:val="009613EB"/>
    <w:rsid w:val="00961950"/>
    <w:rsid w:val="009625AB"/>
    <w:rsid w:val="00963E8F"/>
    <w:rsid w:val="00964454"/>
    <w:rsid w:val="009651C5"/>
    <w:rsid w:val="009657CA"/>
    <w:rsid w:val="00965B5C"/>
    <w:rsid w:val="00971440"/>
    <w:rsid w:val="00971457"/>
    <w:rsid w:val="00971A78"/>
    <w:rsid w:val="00971EFE"/>
    <w:rsid w:val="0097224D"/>
    <w:rsid w:val="00972C95"/>
    <w:rsid w:val="009739DF"/>
    <w:rsid w:val="0097484E"/>
    <w:rsid w:val="009771F5"/>
    <w:rsid w:val="0097781D"/>
    <w:rsid w:val="00977E8D"/>
    <w:rsid w:val="00980867"/>
    <w:rsid w:val="009808BF"/>
    <w:rsid w:val="00981426"/>
    <w:rsid w:val="00985AA5"/>
    <w:rsid w:val="009870B0"/>
    <w:rsid w:val="00987472"/>
    <w:rsid w:val="00990F4F"/>
    <w:rsid w:val="00991486"/>
    <w:rsid w:val="009918F3"/>
    <w:rsid w:val="00991E77"/>
    <w:rsid w:val="0099488D"/>
    <w:rsid w:val="00994ACE"/>
    <w:rsid w:val="00995158"/>
    <w:rsid w:val="00995359"/>
    <w:rsid w:val="009955B0"/>
    <w:rsid w:val="00995885"/>
    <w:rsid w:val="0099709E"/>
    <w:rsid w:val="009A0BB8"/>
    <w:rsid w:val="009A109F"/>
    <w:rsid w:val="009A21C1"/>
    <w:rsid w:val="009A28D9"/>
    <w:rsid w:val="009A2DF9"/>
    <w:rsid w:val="009A2E87"/>
    <w:rsid w:val="009A352F"/>
    <w:rsid w:val="009A3C36"/>
    <w:rsid w:val="009A47B9"/>
    <w:rsid w:val="009A4F84"/>
    <w:rsid w:val="009A52F4"/>
    <w:rsid w:val="009A5476"/>
    <w:rsid w:val="009B15C7"/>
    <w:rsid w:val="009B1AAA"/>
    <w:rsid w:val="009B3CAF"/>
    <w:rsid w:val="009B50A0"/>
    <w:rsid w:val="009C04FD"/>
    <w:rsid w:val="009C072E"/>
    <w:rsid w:val="009C17C1"/>
    <w:rsid w:val="009C1E16"/>
    <w:rsid w:val="009C2877"/>
    <w:rsid w:val="009C3209"/>
    <w:rsid w:val="009C4085"/>
    <w:rsid w:val="009C4CE5"/>
    <w:rsid w:val="009C5817"/>
    <w:rsid w:val="009C65D3"/>
    <w:rsid w:val="009C6C26"/>
    <w:rsid w:val="009C7A7E"/>
    <w:rsid w:val="009C7EA6"/>
    <w:rsid w:val="009D0AF8"/>
    <w:rsid w:val="009D2B4B"/>
    <w:rsid w:val="009D778B"/>
    <w:rsid w:val="009D7852"/>
    <w:rsid w:val="009E0638"/>
    <w:rsid w:val="009E18CA"/>
    <w:rsid w:val="009E228B"/>
    <w:rsid w:val="009E2EFC"/>
    <w:rsid w:val="009E3642"/>
    <w:rsid w:val="009E4BEF"/>
    <w:rsid w:val="009E4D12"/>
    <w:rsid w:val="009E66BE"/>
    <w:rsid w:val="009E75DC"/>
    <w:rsid w:val="009E7714"/>
    <w:rsid w:val="009F04E7"/>
    <w:rsid w:val="009F085E"/>
    <w:rsid w:val="009F19DD"/>
    <w:rsid w:val="009F1F5D"/>
    <w:rsid w:val="009F3656"/>
    <w:rsid w:val="009F3AA1"/>
    <w:rsid w:val="009F3C88"/>
    <w:rsid w:val="009F5658"/>
    <w:rsid w:val="009F5827"/>
    <w:rsid w:val="009F7EF9"/>
    <w:rsid w:val="00A00359"/>
    <w:rsid w:val="00A02C2C"/>
    <w:rsid w:val="00A045A8"/>
    <w:rsid w:val="00A07D23"/>
    <w:rsid w:val="00A1075A"/>
    <w:rsid w:val="00A12A07"/>
    <w:rsid w:val="00A12B3D"/>
    <w:rsid w:val="00A13387"/>
    <w:rsid w:val="00A13E7E"/>
    <w:rsid w:val="00A17294"/>
    <w:rsid w:val="00A1776D"/>
    <w:rsid w:val="00A20F0F"/>
    <w:rsid w:val="00A23382"/>
    <w:rsid w:val="00A24D18"/>
    <w:rsid w:val="00A2543D"/>
    <w:rsid w:val="00A2566A"/>
    <w:rsid w:val="00A25C0D"/>
    <w:rsid w:val="00A25F2A"/>
    <w:rsid w:val="00A26412"/>
    <w:rsid w:val="00A3064C"/>
    <w:rsid w:val="00A319D6"/>
    <w:rsid w:val="00A3217A"/>
    <w:rsid w:val="00A3370F"/>
    <w:rsid w:val="00A347D8"/>
    <w:rsid w:val="00A34A09"/>
    <w:rsid w:val="00A3527E"/>
    <w:rsid w:val="00A35533"/>
    <w:rsid w:val="00A35DA7"/>
    <w:rsid w:val="00A372BC"/>
    <w:rsid w:val="00A37C1B"/>
    <w:rsid w:val="00A37C90"/>
    <w:rsid w:val="00A40EAB"/>
    <w:rsid w:val="00A42303"/>
    <w:rsid w:val="00A42587"/>
    <w:rsid w:val="00A42A41"/>
    <w:rsid w:val="00A4314E"/>
    <w:rsid w:val="00A432B6"/>
    <w:rsid w:val="00A4435C"/>
    <w:rsid w:val="00A44D48"/>
    <w:rsid w:val="00A4775B"/>
    <w:rsid w:val="00A50718"/>
    <w:rsid w:val="00A51117"/>
    <w:rsid w:val="00A517AD"/>
    <w:rsid w:val="00A522E5"/>
    <w:rsid w:val="00A531EE"/>
    <w:rsid w:val="00A542F5"/>
    <w:rsid w:val="00A543F8"/>
    <w:rsid w:val="00A54867"/>
    <w:rsid w:val="00A5546D"/>
    <w:rsid w:val="00A569A2"/>
    <w:rsid w:val="00A57E8F"/>
    <w:rsid w:val="00A62AE2"/>
    <w:rsid w:val="00A647D8"/>
    <w:rsid w:val="00A658D8"/>
    <w:rsid w:val="00A65DAD"/>
    <w:rsid w:val="00A65F76"/>
    <w:rsid w:val="00A6798D"/>
    <w:rsid w:val="00A70FB5"/>
    <w:rsid w:val="00A728BF"/>
    <w:rsid w:val="00A73686"/>
    <w:rsid w:val="00A752C6"/>
    <w:rsid w:val="00A753FA"/>
    <w:rsid w:val="00A76504"/>
    <w:rsid w:val="00A76B42"/>
    <w:rsid w:val="00A77160"/>
    <w:rsid w:val="00A80722"/>
    <w:rsid w:val="00A807A3"/>
    <w:rsid w:val="00A814F2"/>
    <w:rsid w:val="00A81EA5"/>
    <w:rsid w:val="00A825B6"/>
    <w:rsid w:val="00A8411F"/>
    <w:rsid w:val="00A8714B"/>
    <w:rsid w:val="00A87A42"/>
    <w:rsid w:val="00A87F3D"/>
    <w:rsid w:val="00A9074D"/>
    <w:rsid w:val="00A918E2"/>
    <w:rsid w:val="00A9462F"/>
    <w:rsid w:val="00A946DE"/>
    <w:rsid w:val="00A954FA"/>
    <w:rsid w:val="00A956DC"/>
    <w:rsid w:val="00A95AD3"/>
    <w:rsid w:val="00A97412"/>
    <w:rsid w:val="00A97B8B"/>
    <w:rsid w:val="00A97C77"/>
    <w:rsid w:val="00AA0475"/>
    <w:rsid w:val="00AA14F0"/>
    <w:rsid w:val="00AA27BE"/>
    <w:rsid w:val="00AA4576"/>
    <w:rsid w:val="00AA61B4"/>
    <w:rsid w:val="00AA6C18"/>
    <w:rsid w:val="00AB180B"/>
    <w:rsid w:val="00AB2702"/>
    <w:rsid w:val="00AB2E1C"/>
    <w:rsid w:val="00AB3B7A"/>
    <w:rsid w:val="00AB43CD"/>
    <w:rsid w:val="00AB4B4E"/>
    <w:rsid w:val="00AB5A2E"/>
    <w:rsid w:val="00AB65ED"/>
    <w:rsid w:val="00AB68D9"/>
    <w:rsid w:val="00AB7651"/>
    <w:rsid w:val="00AB7830"/>
    <w:rsid w:val="00AC1283"/>
    <w:rsid w:val="00AC1EC6"/>
    <w:rsid w:val="00AC2669"/>
    <w:rsid w:val="00AC5F7F"/>
    <w:rsid w:val="00AC73F2"/>
    <w:rsid w:val="00AD03AB"/>
    <w:rsid w:val="00AD1681"/>
    <w:rsid w:val="00AD2F57"/>
    <w:rsid w:val="00AD2F5A"/>
    <w:rsid w:val="00AD5A3B"/>
    <w:rsid w:val="00AD741C"/>
    <w:rsid w:val="00AE021E"/>
    <w:rsid w:val="00AE0971"/>
    <w:rsid w:val="00AE1A8C"/>
    <w:rsid w:val="00AE2967"/>
    <w:rsid w:val="00AE34FA"/>
    <w:rsid w:val="00AE3AC4"/>
    <w:rsid w:val="00AE42B7"/>
    <w:rsid w:val="00AE4E67"/>
    <w:rsid w:val="00AE524E"/>
    <w:rsid w:val="00AE571F"/>
    <w:rsid w:val="00AE6574"/>
    <w:rsid w:val="00AE6BD4"/>
    <w:rsid w:val="00AE7296"/>
    <w:rsid w:val="00AE7ADF"/>
    <w:rsid w:val="00AE7BC3"/>
    <w:rsid w:val="00AF0996"/>
    <w:rsid w:val="00AF12A5"/>
    <w:rsid w:val="00AF1C23"/>
    <w:rsid w:val="00AF1C8B"/>
    <w:rsid w:val="00AF25B3"/>
    <w:rsid w:val="00AF25F5"/>
    <w:rsid w:val="00AF30B6"/>
    <w:rsid w:val="00AF3923"/>
    <w:rsid w:val="00AF5451"/>
    <w:rsid w:val="00AF5F1D"/>
    <w:rsid w:val="00AF7683"/>
    <w:rsid w:val="00B002C0"/>
    <w:rsid w:val="00B03F67"/>
    <w:rsid w:val="00B0454C"/>
    <w:rsid w:val="00B0563E"/>
    <w:rsid w:val="00B06CBA"/>
    <w:rsid w:val="00B07524"/>
    <w:rsid w:val="00B1005B"/>
    <w:rsid w:val="00B111F9"/>
    <w:rsid w:val="00B1130E"/>
    <w:rsid w:val="00B11396"/>
    <w:rsid w:val="00B131E1"/>
    <w:rsid w:val="00B131F8"/>
    <w:rsid w:val="00B1673B"/>
    <w:rsid w:val="00B17A82"/>
    <w:rsid w:val="00B21CA3"/>
    <w:rsid w:val="00B224F9"/>
    <w:rsid w:val="00B22F9E"/>
    <w:rsid w:val="00B2332D"/>
    <w:rsid w:val="00B24888"/>
    <w:rsid w:val="00B3016E"/>
    <w:rsid w:val="00B301E6"/>
    <w:rsid w:val="00B32301"/>
    <w:rsid w:val="00B324FB"/>
    <w:rsid w:val="00B35E8B"/>
    <w:rsid w:val="00B36A2A"/>
    <w:rsid w:val="00B378E7"/>
    <w:rsid w:val="00B37FB0"/>
    <w:rsid w:val="00B40F9B"/>
    <w:rsid w:val="00B415E7"/>
    <w:rsid w:val="00B42B66"/>
    <w:rsid w:val="00B42FC3"/>
    <w:rsid w:val="00B431A1"/>
    <w:rsid w:val="00B44F7B"/>
    <w:rsid w:val="00B45198"/>
    <w:rsid w:val="00B45D18"/>
    <w:rsid w:val="00B46749"/>
    <w:rsid w:val="00B501F5"/>
    <w:rsid w:val="00B52170"/>
    <w:rsid w:val="00B52B8E"/>
    <w:rsid w:val="00B53E8B"/>
    <w:rsid w:val="00B544EB"/>
    <w:rsid w:val="00B55FC5"/>
    <w:rsid w:val="00B5604E"/>
    <w:rsid w:val="00B5707A"/>
    <w:rsid w:val="00B60C9E"/>
    <w:rsid w:val="00B61EF5"/>
    <w:rsid w:val="00B6239B"/>
    <w:rsid w:val="00B6268A"/>
    <w:rsid w:val="00B62FBC"/>
    <w:rsid w:val="00B65E35"/>
    <w:rsid w:val="00B6611A"/>
    <w:rsid w:val="00B66BDD"/>
    <w:rsid w:val="00B66C68"/>
    <w:rsid w:val="00B7094F"/>
    <w:rsid w:val="00B70A10"/>
    <w:rsid w:val="00B70FC3"/>
    <w:rsid w:val="00B7260C"/>
    <w:rsid w:val="00B72624"/>
    <w:rsid w:val="00B732B2"/>
    <w:rsid w:val="00B7333F"/>
    <w:rsid w:val="00B7399B"/>
    <w:rsid w:val="00B7553D"/>
    <w:rsid w:val="00B7641F"/>
    <w:rsid w:val="00B777CE"/>
    <w:rsid w:val="00B80270"/>
    <w:rsid w:val="00B80FCB"/>
    <w:rsid w:val="00B81AF2"/>
    <w:rsid w:val="00B844AB"/>
    <w:rsid w:val="00B84840"/>
    <w:rsid w:val="00B84DAD"/>
    <w:rsid w:val="00B852EA"/>
    <w:rsid w:val="00B8570D"/>
    <w:rsid w:val="00B8617D"/>
    <w:rsid w:val="00B875A7"/>
    <w:rsid w:val="00B87AA0"/>
    <w:rsid w:val="00B87EEA"/>
    <w:rsid w:val="00B90842"/>
    <w:rsid w:val="00B90EF0"/>
    <w:rsid w:val="00B91A67"/>
    <w:rsid w:val="00B91AAA"/>
    <w:rsid w:val="00B92670"/>
    <w:rsid w:val="00B9484C"/>
    <w:rsid w:val="00B94EB4"/>
    <w:rsid w:val="00B94F76"/>
    <w:rsid w:val="00B977B2"/>
    <w:rsid w:val="00BA11A3"/>
    <w:rsid w:val="00BA28B8"/>
    <w:rsid w:val="00BA299C"/>
    <w:rsid w:val="00BA3BA9"/>
    <w:rsid w:val="00BA3BFA"/>
    <w:rsid w:val="00BA426C"/>
    <w:rsid w:val="00BA7323"/>
    <w:rsid w:val="00BA7654"/>
    <w:rsid w:val="00BB062B"/>
    <w:rsid w:val="00BB0A89"/>
    <w:rsid w:val="00BB2E93"/>
    <w:rsid w:val="00BB34C8"/>
    <w:rsid w:val="00BB4EE5"/>
    <w:rsid w:val="00BB6F9F"/>
    <w:rsid w:val="00BC1379"/>
    <w:rsid w:val="00BC203A"/>
    <w:rsid w:val="00BC3106"/>
    <w:rsid w:val="00BC331F"/>
    <w:rsid w:val="00BC7C0A"/>
    <w:rsid w:val="00BC7E51"/>
    <w:rsid w:val="00BC7EAC"/>
    <w:rsid w:val="00BD2849"/>
    <w:rsid w:val="00BD304B"/>
    <w:rsid w:val="00BD3798"/>
    <w:rsid w:val="00BD4B95"/>
    <w:rsid w:val="00BD650E"/>
    <w:rsid w:val="00BE0A0E"/>
    <w:rsid w:val="00BE0B51"/>
    <w:rsid w:val="00BE13C3"/>
    <w:rsid w:val="00BE173F"/>
    <w:rsid w:val="00BE2644"/>
    <w:rsid w:val="00BE2F0C"/>
    <w:rsid w:val="00BE304A"/>
    <w:rsid w:val="00BE3C20"/>
    <w:rsid w:val="00BE3EFA"/>
    <w:rsid w:val="00BE4F0E"/>
    <w:rsid w:val="00BE5A52"/>
    <w:rsid w:val="00BF0B85"/>
    <w:rsid w:val="00BF114B"/>
    <w:rsid w:val="00BF19EE"/>
    <w:rsid w:val="00BF1B77"/>
    <w:rsid w:val="00BF1BCA"/>
    <w:rsid w:val="00BF36C8"/>
    <w:rsid w:val="00BF4639"/>
    <w:rsid w:val="00BF46D5"/>
    <w:rsid w:val="00BF4AE9"/>
    <w:rsid w:val="00BF50EB"/>
    <w:rsid w:val="00C00223"/>
    <w:rsid w:val="00C003AA"/>
    <w:rsid w:val="00C00A95"/>
    <w:rsid w:val="00C00CAA"/>
    <w:rsid w:val="00C01004"/>
    <w:rsid w:val="00C02C71"/>
    <w:rsid w:val="00C03339"/>
    <w:rsid w:val="00C03FE7"/>
    <w:rsid w:val="00C04264"/>
    <w:rsid w:val="00C05420"/>
    <w:rsid w:val="00C058B8"/>
    <w:rsid w:val="00C06879"/>
    <w:rsid w:val="00C10C50"/>
    <w:rsid w:val="00C11507"/>
    <w:rsid w:val="00C1156D"/>
    <w:rsid w:val="00C11CAF"/>
    <w:rsid w:val="00C126BF"/>
    <w:rsid w:val="00C15C43"/>
    <w:rsid w:val="00C17712"/>
    <w:rsid w:val="00C179B6"/>
    <w:rsid w:val="00C20340"/>
    <w:rsid w:val="00C20714"/>
    <w:rsid w:val="00C20FFA"/>
    <w:rsid w:val="00C2152B"/>
    <w:rsid w:val="00C2356B"/>
    <w:rsid w:val="00C2377C"/>
    <w:rsid w:val="00C23BFA"/>
    <w:rsid w:val="00C2494D"/>
    <w:rsid w:val="00C26224"/>
    <w:rsid w:val="00C263AB"/>
    <w:rsid w:val="00C304EC"/>
    <w:rsid w:val="00C32D37"/>
    <w:rsid w:val="00C33294"/>
    <w:rsid w:val="00C34E3B"/>
    <w:rsid w:val="00C35047"/>
    <w:rsid w:val="00C35AE2"/>
    <w:rsid w:val="00C366DB"/>
    <w:rsid w:val="00C40490"/>
    <w:rsid w:val="00C42463"/>
    <w:rsid w:val="00C42D93"/>
    <w:rsid w:val="00C430A3"/>
    <w:rsid w:val="00C44F21"/>
    <w:rsid w:val="00C4515B"/>
    <w:rsid w:val="00C458D0"/>
    <w:rsid w:val="00C478DB"/>
    <w:rsid w:val="00C47BF7"/>
    <w:rsid w:val="00C50541"/>
    <w:rsid w:val="00C50580"/>
    <w:rsid w:val="00C5082F"/>
    <w:rsid w:val="00C535B8"/>
    <w:rsid w:val="00C53617"/>
    <w:rsid w:val="00C5541D"/>
    <w:rsid w:val="00C56CAE"/>
    <w:rsid w:val="00C60378"/>
    <w:rsid w:val="00C60A97"/>
    <w:rsid w:val="00C60C5B"/>
    <w:rsid w:val="00C61FDF"/>
    <w:rsid w:val="00C62BD9"/>
    <w:rsid w:val="00C64B2C"/>
    <w:rsid w:val="00C64C59"/>
    <w:rsid w:val="00C64F1B"/>
    <w:rsid w:val="00C657BA"/>
    <w:rsid w:val="00C65D06"/>
    <w:rsid w:val="00C679F3"/>
    <w:rsid w:val="00C67DAE"/>
    <w:rsid w:val="00C70C8F"/>
    <w:rsid w:val="00C71E4F"/>
    <w:rsid w:val="00C71F1C"/>
    <w:rsid w:val="00C725F2"/>
    <w:rsid w:val="00C72772"/>
    <w:rsid w:val="00C72AA3"/>
    <w:rsid w:val="00C742B1"/>
    <w:rsid w:val="00C76E0A"/>
    <w:rsid w:val="00C77F08"/>
    <w:rsid w:val="00C80754"/>
    <w:rsid w:val="00C81C4C"/>
    <w:rsid w:val="00C83042"/>
    <w:rsid w:val="00C857EE"/>
    <w:rsid w:val="00C85976"/>
    <w:rsid w:val="00C86D38"/>
    <w:rsid w:val="00C876A8"/>
    <w:rsid w:val="00C90A7F"/>
    <w:rsid w:val="00C911B5"/>
    <w:rsid w:val="00C91C61"/>
    <w:rsid w:val="00C91CAA"/>
    <w:rsid w:val="00C92256"/>
    <w:rsid w:val="00C935D6"/>
    <w:rsid w:val="00C93B9A"/>
    <w:rsid w:val="00C9522A"/>
    <w:rsid w:val="00C953DF"/>
    <w:rsid w:val="00C95FC3"/>
    <w:rsid w:val="00C961DD"/>
    <w:rsid w:val="00C96571"/>
    <w:rsid w:val="00CA17A7"/>
    <w:rsid w:val="00CA18D8"/>
    <w:rsid w:val="00CA4DF7"/>
    <w:rsid w:val="00CA72A0"/>
    <w:rsid w:val="00CA7E76"/>
    <w:rsid w:val="00CA7F1B"/>
    <w:rsid w:val="00CB1FA9"/>
    <w:rsid w:val="00CB2F83"/>
    <w:rsid w:val="00CB38B5"/>
    <w:rsid w:val="00CB3E53"/>
    <w:rsid w:val="00CB473F"/>
    <w:rsid w:val="00CB5639"/>
    <w:rsid w:val="00CB5CA5"/>
    <w:rsid w:val="00CB5F2B"/>
    <w:rsid w:val="00CB641A"/>
    <w:rsid w:val="00CC0E15"/>
    <w:rsid w:val="00CC11CD"/>
    <w:rsid w:val="00CC16FA"/>
    <w:rsid w:val="00CC2313"/>
    <w:rsid w:val="00CC3025"/>
    <w:rsid w:val="00CC435B"/>
    <w:rsid w:val="00CC50A0"/>
    <w:rsid w:val="00CC5222"/>
    <w:rsid w:val="00CC5732"/>
    <w:rsid w:val="00CC629B"/>
    <w:rsid w:val="00CC6BAA"/>
    <w:rsid w:val="00CC7444"/>
    <w:rsid w:val="00CC749B"/>
    <w:rsid w:val="00CC7B19"/>
    <w:rsid w:val="00CD0A67"/>
    <w:rsid w:val="00CD104E"/>
    <w:rsid w:val="00CD1C5A"/>
    <w:rsid w:val="00CD5B1A"/>
    <w:rsid w:val="00CD68A6"/>
    <w:rsid w:val="00CD7A8A"/>
    <w:rsid w:val="00CE0974"/>
    <w:rsid w:val="00CE0AB3"/>
    <w:rsid w:val="00CE1203"/>
    <w:rsid w:val="00CE1502"/>
    <w:rsid w:val="00CE3833"/>
    <w:rsid w:val="00CE3A96"/>
    <w:rsid w:val="00CE6227"/>
    <w:rsid w:val="00CE7C21"/>
    <w:rsid w:val="00CF0589"/>
    <w:rsid w:val="00CF3015"/>
    <w:rsid w:val="00CF3C63"/>
    <w:rsid w:val="00CF4A18"/>
    <w:rsid w:val="00CF5666"/>
    <w:rsid w:val="00CF5C10"/>
    <w:rsid w:val="00CF63C2"/>
    <w:rsid w:val="00CF6477"/>
    <w:rsid w:val="00CF64A9"/>
    <w:rsid w:val="00CF69D0"/>
    <w:rsid w:val="00CF72A8"/>
    <w:rsid w:val="00D014C5"/>
    <w:rsid w:val="00D02147"/>
    <w:rsid w:val="00D034B6"/>
    <w:rsid w:val="00D03654"/>
    <w:rsid w:val="00D03968"/>
    <w:rsid w:val="00D04185"/>
    <w:rsid w:val="00D05037"/>
    <w:rsid w:val="00D06179"/>
    <w:rsid w:val="00D101EC"/>
    <w:rsid w:val="00D10299"/>
    <w:rsid w:val="00D10C90"/>
    <w:rsid w:val="00D125B4"/>
    <w:rsid w:val="00D13AB8"/>
    <w:rsid w:val="00D13C8A"/>
    <w:rsid w:val="00D1537F"/>
    <w:rsid w:val="00D15F8B"/>
    <w:rsid w:val="00D16751"/>
    <w:rsid w:val="00D16B85"/>
    <w:rsid w:val="00D16E73"/>
    <w:rsid w:val="00D17044"/>
    <w:rsid w:val="00D1746D"/>
    <w:rsid w:val="00D2346B"/>
    <w:rsid w:val="00D244B9"/>
    <w:rsid w:val="00D25D0C"/>
    <w:rsid w:val="00D30805"/>
    <w:rsid w:val="00D30CEA"/>
    <w:rsid w:val="00D31328"/>
    <w:rsid w:val="00D316C2"/>
    <w:rsid w:val="00D31732"/>
    <w:rsid w:val="00D3242A"/>
    <w:rsid w:val="00D3368B"/>
    <w:rsid w:val="00D337D9"/>
    <w:rsid w:val="00D34F28"/>
    <w:rsid w:val="00D353B6"/>
    <w:rsid w:val="00D35EBB"/>
    <w:rsid w:val="00D36F73"/>
    <w:rsid w:val="00D3762D"/>
    <w:rsid w:val="00D401DA"/>
    <w:rsid w:val="00D40CC1"/>
    <w:rsid w:val="00D4160C"/>
    <w:rsid w:val="00D423AA"/>
    <w:rsid w:val="00D42C27"/>
    <w:rsid w:val="00D42CDB"/>
    <w:rsid w:val="00D4572C"/>
    <w:rsid w:val="00D47F7B"/>
    <w:rsid w:val="00D52924"/>
    <w:rsid w:val="00D538EA"/>
    <w:rsid w:val="00D547ED"/>
    <w:rsid w:val="00D57100"/>
    <w:rsid w:val="00D57E98"/>
    <w:rsid w:val="00D60429"/>
    <w:rsid w:val="00D604EA"/>
    <w:rsid w:val="00D61698"/>
    <w:rsid w:val="00D6182A"/>
    <w:rsid w:val="00D61A36"/>
    <w:rsid w:val="00D61CB6"/>
    <w:rsid w:val="00D62A3B"/>
    <w:rsid w:val="00D62BAE"/>
    <w:rsid w:val="00D6315E"/>
    <w:rsid w:val="00D67239"/>
    <w:rsid w:val="00D67CE7"/>
    <w:rsid w:val="00D70FD9"/>
    <w:rsid w:val="00D715D5"/>
    <w:rsid w:val="00D717E9"/>
    <w:rsid w:val="00D7269B"/>
    <w:rsid w:val="00D733E9"/>
    <w:rsid w:val="00D747AF"/>
    <w:rsid w:val="00D74BFD"/>
    <w:rsid w:val="00D755F1"/>
    <w:rsid w:val="00D765F0"/>
    <w:rsid w:val="00D767F7"/>
    <w:rsid w:val="00D77302"/>
    <w:rsid w:val="00D77F82"/>
    <w:rsid w:val="00D800D0"/>
    <w:rsid w:val="00D81050"/>
    <w:rsid w:val="00D81576"/>
    <w:rsid w:val="00D81728"/>
    <w:rsid w:val="00D81B8B"/>
    <w:rsid w:val="00D83A40"/>
    <w:rsid w:val="00D84CE0"/>
    <w:rsid w:val="00D86B32"/>
    <w:rsid w:val="00D87C2F"/>
    <w:rsid w:val="00D907EC"/>
    <w:rsid w:val="00D91305"/>
    <w:rsid w:val="00D91992"/>
    <w:rsid w:val="00D92F54"/>
    <w:rsid w:val="00D931ED"/>
    <w:rsid w:val="00D942F2"/>
    <w:rsid w:val="00D9439B"/>
    <w:rsid w:val="00D94EBE"/>
    <w:rsid w:val="00D963DB"/>
    <w:rsid w:val="00D972D0"/>
    <w:rsid w:val="00D97CD2"/>
    <w:rsid w:val="00DA0962"/>
    <w:rsid w:val="00DA0AF7"/>
    <w:rsid w:val="00DA15BD"/>
    <w:rsid w:val="00DA2325"/>
    <w:rsid w:val="00DA3147"/>
    <w:rsid w:val="00DA380C"/>
    <w:rsid w:val="00DA4DCF"/>
    <w:rsid w:val="00DA58C6"/>
    <w:rsid w:val="00DA71B2"/>
    <w:rsid w:val="00DB18CA"/>
    <w:rsid w:val="00DB29B4"/>
    <w:rsid w:val="00DB4762"/>
    <w:rsid w:val="00DB4C5C"/>
    <w:rsid w:val="00DB5C19"/>
    <w:rsid w:val="00DB6050"/>
    <w:rsid w:val="00DB69C3"/>
    <w:rsid w:val="00DB6AC2"/>
    <w:rsid w:val="00DB6C7F"/>
    <w:rsid w:val="00DB719D"/>
    <w:rsid w:val="00DB7796"/>
    <w:rsid w:val="00DC07E6"/>
    <w:rsid w:val="00DC0C77"/>
    <w:rsid w:val="00DC1D5C"/>
    <w:rsid w:val="00DC2ACE"/>
    <w:rsid w:val="00DC3055"/>
    <w:rsid w:val="00DC3732"/>
    <w:rsid w:val="00DC3947"/>
    <w:rsid w:val="00DC4042"/>
    <w:rsid w:val="00DC6E18"/>
    <w:rsid w:val="00DC70C9"/>
    <w:rsid w:val="00DC7F35"/>
    <w:rsid w:val="00DD14B8"/>
    <w:rsid w:val="00DD2339"/>
    <w:rsid w:val="00DD25F2"/>
    <w:rsid w:val="00DD2C52"/>
    <w:rsid w:val="00DD3DF6"/>
    <w:rsid w:val="00DD3FB4"/>
    <w:rsid w:val="00DD452B"/>
    <w:rsid w:val="00DD494D"/>
    <w:rsid w:val="00DD555C"/>
    <w:rsid w:val="00DD60D5"/>
    <w:rsid w:val="00DD69BA"/>
    <w:rsid w:val="00DE372F"/>
    <w:rsid w:val="00DE5D8D"/>
    <w:rsid w:val="00DE63E7"/>
    <w:rsid w:val="00DE6E95"/>
    <w:rsid w:val="00DE76B2"/>
    <w:rsid w:val="00DE7CB0"/>
    <w:rsid w:val="00DF0DDE"/>
    <w:rsid w:val="00DF1056"/>
    <w:rsid w:val="00DF2CF5"/>
    <w:rsid w:val="00DF3896"/>
    <w:rsid w:val="00DF4898"/>
    <w:rsid w:val="00DF502A"/>
    <w:rsid w:val="00DF7818"/>
    <w:rsid w:val="00DF7B74"/>
    <w:rsid w:val="00E00D8E"/>
    <w:rsid w:val="00E017B7"/>
    <w:rsid w:val="00E01C64"/>
    <w:rsid w:val="00E026B9"/>
    <w:rsid w:val="00E02C8E"/>
    <w:rsid w:val="00E03BDE"/>
    <w:rsid w:val="00E04D4A"/>
    <w:rsid w:val="00E059A7"/>
    <w:rsid w:val="00E05BE1"/>
    <w:rsid w:val="00E06F9F"/>
    <w:rsid w:val="00E070CA"/>
    <w:rsid w:val="00E078AE"/>
    <w:rsid w:val="00E10D9D"/>
    <w:rsid w:val="00E10EDC"/>
    <w:rsid w:val="00E11F82"/>
    <w:rsid w:val="00E15545"/>
    <w:rsid w:val="00E15597"/>
    <w:rsid w:val="00E16458"/>
    <w:rsid w:val="00E167AB"/>
    <w:rsid w:val="00E169B1"/>
    <w:rsid w:val="00E16B25"/>
    <w:rsid w:val="00E16FF2"/>
    <w:rsid w:val="00E1777B"/>
    <w:rsid w:val="00E20DD9"/>
    <w:rsid w:val="00E216C6"/>
    <w:rsid w:val="00E21E99"/>
    <w:rsid w:val="00E23C23"/>
    <w:rsid w:val="00E2452E"/>
    <w:rsid w:val="00E30A62"/>
    <w:rsid w:val="00E3254D"/>
    <w:rsid w:val="00E3613E"/>
    <w:rsid w:val="00E361D8"/>
    <w:rsid w:val="00E369AF"/>
    <w:rsid w:val="00E37A24"/>
    <w:rsid w:val="00E402FA"/>
    <w:rsid w:val="00E40730"/>
    <w:rsid w:val="00E41443"/>
    <w:rsid w:val="00E41735"/>
    <w:rsid w:val="00E41AC4"/>
    <w:rsid w:val="00E425AF"/>
    <w:rsid w:val="00E4461B"/>
    <w:rsid w:val="00E44EF8"/>
    <w:rsid w:val="00E47D1D"/>
    <w:rsid w:val="00E50026"/>
    <w:rsid w:val="00E50100"/>
    <w:rsid w:val="00E52427"/>
    <w:rsid w:val="00E53C1E"/>
    <w:rsid w:val="00E5475F"/>
    <w:rsid w:val="00E548A2"/>
    <w:rsid w:val="00E558BD"/>
    <w:rsid w:val="00E560D3"/>
    <w:rsid w:val="00E566A0"/>
    <w:rsid w:val="00E56D23"/>
    <w:rsid w:val="00E575B1"/>
    <w:rsid w:val="00E62CE0"/>
    <w:rsid w:val="00E6316D"/>
    <w:rsid w:val="00E63B83"/>
    <w:rsid w:val="00E64A14"/>
    <w:rsid w:val="00E64F16"/>
    <w:rsid w:val="00E656B3"/>
    <w:rsid w:val="00E666F7"/>
    <w:rsid w:val="00E6718C"/>
    <w:rsid w:val="00E67E7A"/>
    <w:rsid w:val="00E70752"/>
    <w:rsid w:val="00E7231A"/>
    <w:rsid w:val="00E7251D"/>
    <w:rsid w:val="00E727E7"/>
    <w:rsid w:val="00E72982"/>
    <w:rsid w:val="00E72E67"/>
    <w:rsid w:val="00E74FAA"/>
    <w:rsid w:val="00E75131"/>
    <w:rsid w:val="00E755BB"/>
    <w:rsid w:val="00E77726"/>
    <w:rsid w:val="00E77B54"/>
    <w:rsid w:val="00E80FC2"/>
    <w:rsid w:val="00E835FA"/>
    <w:rsid w:val="00E83904"/>
    <w:rsid w:val="00E84C7F"/>
    <w:rsid w:val="00E84CE0"/>
    <w:rsid w:val="00E85875"/>
    <w:rsid w:val="00E913F1"/>
    <w:rsid w:val="00E9238C"/>
    <w:rsid w:val="00E9315B"/>
    <w:rsid w:val="00E938E8"/>
    <w:rsid w:val="00E94067"/>
    <w:rsid w:val="00E94A52"/>
    <w:rsid w:val="00E956CD"/>
    <w:rsid w:val="00E95C7F"/>
    <w:rsid w:val="00E97386"/>
    <w:rsid w:val="00E97410"/>
    <w:rsid w:val="00EA02DD"/>
    <w:rsid w:val="00EA0411"/>
    <w:rsid w:val="00EA0635"/>
    <w:rsid w:val="00EA1039"/>
    <w:rsid w:val="00EA287C"/>
    <w:rsid w:val="00EA31F6"/>
    <w:rsid w:val="00EA3E3D"/>
    <w:rsid w:val="00EA4429"/>
    <w:rsid w:val="00EA449B"/>
    <w:rsid w:val="00EA6460"/>
    <w:rsid w:val="00EA7646"/>
    <w:rsid w:val="00EB1BB3"/>
    <w:rsid w:val="00EB2AD6"/>
    <w:rsid w:val="00EB2BC7"/>
    <w:rsid w:val="00EB3107"/>
    <w:rsid w:val="00EB32EB"/>
    <w:rsid w:val="00EB636D"/>
    <w:rsid w:val="00EB7BD3"/>
    <w:rsid w:val="00EC0C0A"/>
    <w:rsid w:val="00EC111A"/>
    <w:rsid w:val="00EC32B3"/>
    <w:rsid w:val="00EC3F09"/>
    <w:rsid w:val="00EC42FE"/>
    <w:rsid w:val="00EC4F0B"/>
    <w:rsid w:val="00EC55F3"/>
    <w:rsid w:val="00EC5E9A"/>
    <w:rsid w:val="00EC6159"/>
    <w:rsid w:val="00EC73A7"/>
    <w:rsid w:val="00EC7461"/>
    <w:rsid w:val="00ED021F"/>
    <w:rsid w:val="00ED2ADE"/>
    <w:rsid w:val="00ED324F"/>
    <w:rsid w:val="00ED70B5"/>
    <w:rsid w:val="00ED7E1E"/>
    <w:rsid w:val="00EE169B"/>
    <w:rsid w:val="00EE2344"/>
    <w:rsid w:val="00EE356B"/>
    <w:rsid w:val="00EE41E6"/>
    <w:rsid w:val="00EE5614"/>
    <w:rsid w:val="00EE6407"/>
    <w:rsid w:val="00EE6418"/>
    <w:rsid w:val="00EE6A51"/>
    <w:rsid w:val="00EE701F"/>
    <w:rsid w:val="00EF022C"/>
    <w:rsid w:val="00EF047E"/>
    <w:rsid w:val="00EF1D3A"/>
    <w:rsid w:val="00EF2579"/>
    <w:rsid w:val="00EF2791"/>
    <w:rsid w:val="00EF3A62"/>
    <w:rsid w:val="00EF3DF9"/>
    <w:rsid w:val="00EF4F80"/>
    <w:rsid w:val="00EF5940"/>
    <w:rsid w:val="00EF6DFB"/>
    <w:rsid w:val="00F01233"/>
    <w:rsid w:val="00F02B16"/>
    <w:rsid w:val="00F0433B"/>
    <w:rsid w:val="00F046D5"/>
    <w:rsid w:val="00F048DA"/>
    <w:rsid w:val="00F04A2D"/>
    <w:rsid w:val="00F0628B"/>
    <w:rsid w:val="00F07E19"/>
    <w:rsid w:val="00F102B2"/>
    <w:rsid w:val="00F1300F"/>
    <w:rsid w:val="00F13457"/>
    <w:rsid w:val="00F149DA"/>
    <w:rsid w:val="00F156BD"/>
    <w:rsid w:val="00F156DC"/>
    <w:rsid w:val="00F174A1"/>
    <w:rsid w:val="00F178A0"/>
    <w:rsid w:val="00F204FD"/>
    <w:rsid w:val="00F20CA4"/>
    <w:rsid w:val="00F2147E"/>
    <w:rsid w:val="00F21893"/>
    <w:rsid w:val="00F219B1"/>
    <w:rsid w:val="00F22341"/>
    <w:rsid w:val="00F223DB"/>
    <w:rsid w:val="00F2288E"/>
    <w:rsid w:val="00F22DE5"/>
    <w:rsid w:val="00F22FFE"/>
    <w:rsid w:val="00F23C5A"/>
    <w:rsid w:val="00F24FD9"/>
    <w:rsid w:val="00F2518B"/>
    <w:rsid w:val="00F25F6F"/>
    <w:rsid w:val="00F26E57"/>
    <w:rsid w:val="00F275F1"/>
    <w:rsid w:val="00F27BFC"/>
    <w:rsid w:val="00F27E1E"/>
    <w:rsid w:val="00F27E27"/>
    <w:rsid w:val="00F3036E"/>
    <w:rsid w:val="00F32871"/>
    <w:rsid w:val="00F32A11"/>
    <w:rsid w:val="00F330E2"/>
    <w:rsid w:val="00F341F9"/>
    <w:rsid w:val="00F346E3"/>
    <w:rsid w:val="00F35636"/>
    <w:rsid w:val="00F35E29"/>
    <w:rsid w:val="00F35E89"/>
    <w:rsid w:val="00F37E3C"/>
    <w:rsid w:val="00F37E3D"/>
    <w:rsid w:val="00F37F23"/>
    <w:rsid w:val="00F414BA"/>
    <w:rsid w:val="00F41E65"/>
    <w:rsid w:val="00F4223D"/>
    <w:rsid w:val="00F42634"/>
    <w:rsid w:val="00F42870"/>
    <w:rsid w:val="00F433FE"/>
    <w:rsid w:val="00F44B50"/>
    <w:rsid w:val="00F450DB"/>
    <w:rsid w:val="00F50597"/>
    <w:rsid w:val="00F52DA3"/>
    <w:rsid w:val="00F530F1"/>
    <w:rsid w:val="00F53518"/>
    <w:rsid w:val="00F539C7"/>
    <w:rsid w:val="00F5570F"/>
    <w:rsid w:val="00F5652A"/>
    <w:rsid w:val="00F57A08"/>
    <w:rsid w:val="00F6098D"/>
    <w:rsid w:val="00F624AC"/>
    <w:rsid w:val="00F659E9"/>
    <w:rsid w:val="00F70C0F"/>
    <w:rsid w:val="00F7162F"/>
    <w:rsid w:val="00F71812"/>
    <w:rsid w:val="00F71A1C"/>
    <w:rsid w:val="00F732CD"/>
    <w:rsid w:val="00F73D3C"/>
    <w:rsid w:val="00F774DD"/>
    <w:rsid w:val="00F814FA"/>
    <w:rsid w:val="00F8485D"/>
    <w:rsid w:val="00F84F83"/>
    <w:rsid w:val="00F85134"/>
    <w:rsid w:val="00F85707"/>
    <w:rsid w:val="00F8576D"/>
    <w:rsid w:val="00F85D23"/>
    <w:rsid w:val="00F86A00"/>
    <w:rsid w:val="00F92F25"/>
    <w:rsid w:val="00F93F56"/>
    <w:rsid w:val="00F94DD3"/>
    <w:rsid w:val="00F9567A"/>
    <w:rsid w:val="00F972AA"/>
    <w:rsid w:val="00FA1888"/>
    <w:rsid w:val="00FA1C78"/>
    <w:rsid w:val="00FA23E7"/>
    <w:rsid w:val="00FA334A"/>
    <w:rsid w:val="00FA5454"/>
    <w:rsid w:val="00FA5AC1"/>
    <w:rsid w:val="00FA76B0"/>
    <w:rsid w:val="00FB1608"/>
    <w:rsid w:val="00FB2BD9"/>
    <w:rsid w:val="00FB50C1"/>
    <w:rsid w:val="00FB5EF5"/>
    <w:rsid w:val="00FB600E"/>
    <w:rsid w:val="00FC11AE"/>
    <w:rsid w:val="00FC2C19"/>
    <w:rsid w:val="00FC31CC"/>
    <w:rsid w:val="00FC4B08"/>
    <w:rsid w:val="00FC543E"/>
    <w:rsid w:val="00FC666F"/>
    <w:rsid w:val="00FC734E"/>
    <w:rsid w:val="00FD0BB7"/>
    <w:rsid w:val="00FD2DBA"/>
    <w:rsid w:val="00FD3ABC"/>
    <w:rsid w:val="00FD465E"/>
    <w:rsid w:val="00FD4F2C"/>
    <w:rsid w:val="00FD5176"/>
    <w:rsid w:val="00FD5D89"/>
    <w:rsid w:val="00FD6CF8"/>
    <w:rsid w:val="00FD765B"/>
    <w:rsid w:val="00FE0093"/>
    <w:rsid w:val="00FE0788"/>
    <w:rsid w:val="00FE07D4"/>
    <w:rsid w:val="00FE158A"/>
    <w:rsid w:val="00FE36AB"/>
    <w:rsid w:val="00FE6DC5"/>
    <w:rsid w:val="00FF0D25"/>
    <w:rsid w:val="00FF14D4"/>
    <w:rsid w:val="00FF1A2F"/>
    <w:rsid w:val="00FF1C00"/>
    <w:rsid w:val="00FF31CC"/>
    <w:rsid w:val="00FF3C05"/>
    <w:rsid w:val="00FF41DA"/>
    <w:rsid w:val="00FF4437"/>
    <w:rsid w:val="00FF453E"/>
    <w:rsid w:val="00FF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D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403</Words>
  <Characters>2299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2013-08-12T07:26:00Z</cp:lastPrinted>
  <dcterms:created xsi:type="dcterms:W3CDTF">2013-08-09T11:59:00Z</dcterms:created>
  <dcterms:modified xsi:type="dcterms:W3CDTF">2013-08-13T15:34:00Z</dcterms:modified>
</cp:coreProperties>
</file>